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ayout w:type="fixed"/>
        <w:tblCellMar>
          <w:left w:w="71" w:type="dxa"/>
          <w:right w:w="71" w:type="dxa"/>
        </w:tblCellMar>
        <w:tblLook w:val="0000"/>
      </w:tblPr>
      <w:tblGrid>
        <w:gridCol w:w="1696"/>
        <w:gridCol w:w="7938"/>
      </w:tblGrid>
      <w:tr w:rsidR="00E25E2A" w:rsidTr="003736F2">
        <w:trPr>
          <w:jc w:val="right"/>
        </w:trPr>
        <w:tc>
          <w:tcPr>
            <w:tcW w:w="1696" w:type="dxa"/>
            <w:vAlign w:val="center"/>
          </w:tcPr>
          <w:p w:rsidR="00E25E2A" w:rsidRPr="009C11DB" w:rsidRDefault="00E25E2A" w:rsidP="007F5E2D">
            <w:pPr>
              <w:pStyle w:val="Tabletekst"/>
              <w:rPr>
                <w:b/>
              </w:rPr>
            </w:pPr>
            <w:r w:rsidRPr="009C11DB">
              <w:rPr>
                <w:b/>
              </w:rPr>
              <w:t>INWESTOR:</w:t>
            </w:r>
          </w:p>
        </w:tc>
        <w:tc>
          <w:tcPr>
            <w:tcW w:w="7938" w:type="dxa"/>
            <w:vAlign w:val="center"/>
          </w:tcPr>
          <w:p w:rsidR="008720B6" w:rsidRDefault="008720B6" w:rsidP="00C77AE6">
            <w:pPr>
              <w:pStyle w:val="Tabletekst"/>
              <w:rPr>
                <w:sz w:val="24"/>
              </w:rPr>
            </w:pPr>
          </w:p>
          <w:p w:rsidR="00E25E2A" w:rsidRDefault="00177E2E" w:rsidP="00C77AE6">
            <w:pPr>
              <w:pStyle w:val="Tabletekst"/>
              <w:rPr>
                <w:sz w:val="24"/>
              </w:rPr>
            </w:pPr>
            <w:r>
              <w:rPr>
                <w:sz w:val="24"/>
              </w:rPr>
              <w:t>Gmina m</w:t>
            </w:r>
            <w:bookmarkStart w:id="0" w:name="_GoBack"/>
            <w:bookmarkEnd w:id="0"/>
            <w:r>
              <w:rPr>
                <w:sz w:val="24"/>
              </w:rPr>
              <w:t>iejska</w:t>
            </w:r>
            <w:r w:rsidR="008720B6">
              <w:rPr>
                <w:sz w:val="24"/>
              </w:rPr>
              <w:t xml:space="preserve"> Radymno</w:t>
            </w:r>
          </w:p>
          <w:p w:rsidR="000D355B" w:rsidRDefault="000D355B" w:rsidP="00C77AE6">
            <w:pPr>
              <w:pStyle w:val="Tabletekst"/>
              <w:rPr>
                <w:sz w:val="24"/>
              </w:rPr>
            </w:pPr>
          </w:p>
        </w:tc>
      </w:tr>
      <w:tr w:rsidR="00E25E2A" w:rsidTr="003736F2">
        <w:trPr>
          <w:jc w:val="right"/>
        </w:trPr>
        <w:tc>
          <w:tcPr>
            <w:tcW w:w="1696" w:type="dxa"/>
            <w:vAlign w:val="center"/>
          </w:tcPr>
          <w:p w:rsidR="00E25E2A" w:rsidRPr="009C11DB" w:rsidRDefault="00E25E2A">
            <w:pPr>
              <w:pStyle w:val="Tabletekst"/>
              <w:rPr>
                <w:b/>
              </w:rPr>
            </w:pPr>
            <w:r w:rsidRPr="009C11DB">
              <w:rPr>
                <w:b/>
              </w:rPr>
              <w:t>adres:</w:t>
            </w:r>
          </w:p>
        </w:tc>
        <w:tc>
          <w:tcPr>
            <w:tcW w:w="7938" w:type="dxa"/>
          </w:tcPr>
          <w:p w:rsidR="00E25E2A" w:rsidRDefault="002F0130" w:rsidP="008720B6">
            <w:pPr>
              <w:pStyle w:val="Tabletekst"/>
              <w:rPr>
                <w:sz w:val="24"/>
              </w:rPr>
            </w:pPr>
            <w:r>
              <w:rPr>
                <w:sz w:val="24"/>
              </w:rPr>
              <w:t>3</w:t>
            </w:r>
            <w:r w:rsidR="000D355B">
              <w:rPr>
                <w:sz w:val="24"/>
              </w:rPr>
              <w:t>7</w:t>
            </w:r>
            <w:r>
              <w:rPr>
                <w:sz w:val="24"/>
              </w:rPr>
              <w:t>-</w:t>
            </w:r>
            <w:r w:rsidR="008720B6">
              <w:rPr>
                <w:sz w:val="24"/>
              </w:rPr>
              <w:t xml:space="preserve">550 Radymno </w:t>
            </w:r>
            <w:r>
              <w:rPr>
                <w:sz w:val="24"/>
              </w:rPr>
              <w:t xml:space="preserve">, ul. </w:t>
            </w:r>
            <w:r w:rsidR="008720B6">
              <w:rPr>
                <w:sz w:val="24"/>
              </w:rPr>
              <w:t xml:space="preserve">Lwowska </w:t>
            </w:r>
            <w:r w:rsidR="00CA6AA1">
              <w:rPr>
                <w:sz w:val="24"/>
              </w:rPr>
              <w:t>20</w:t>
            </w:r>
          </w:p>
        </w:tc>
      </w:tr>
      <w:tr w:rsidR="00E25E2A" w:rsidTr="003736F2">
        <w:trPr>
          <w:jc w:val="right"/>
        </w:trPr>
        <w:tc>
          <w:tcPr>
            <w:tcW w:w="1696" w:type="dxa"/>
          </w:tcPr>
          <w:p w:rsidR="00E25E2A" w:rsidRPr="009C11DB" w:rsidRDefault="00E25E2A">
            <w:pPr>
              <w:pStyle w:val="Tabletekst"/>
              <w:rPr>
                <w:b/>
              </w:rPr>
            </w:pPr>
          </w:p>
        </w:tc>
        <w:tc>
          <w:tcPr>
            <w:tcW w:w="7938" w:type="dxa"/>
          </w:tcPr>
          <w:p w:rsidR="00E25E2A" w:rsidRPr="00857988" w:rsidRDefault="00E25E2A" w:rsidP="00274491">
            <w:pPr>
              <w:pStyle w:val="Tabletekst"/>
              <w:jc w:val="center"/>
              <w:rPr>
                <w:b/>
                <w:sz w:val="36"/>
                <w:szCs w:val="36"/>
              </w:rPr>
            </w:pPr>
          </w:p>
        </w:tc>
      </w:tr>
      <w:tr w:rsidR="00E25E2A" w:rsidRPr="00D85BE6" w:rsidTr="00C065B3">
        <w:trPr>
          <w:jc w:val="right"/>
        </w:trPr>
        <w:tc>
          <w:tcPr>
            <w:tcW w:w="1696" w:type="dxa"/>
          </w:tcPr>
          <w:p w:rsidR="00E25E2A" w:rsidRPr="009C11DB" w:rsidRDefault="00480A0B" w:rsidP="0003779B">
            <w:pPr>
              <w:pStyle w:val="Tabletekst"/>
              <w:rPr>
                <w:b/>
                <w:szCs w:val="16"/>
              </w:rPr>
            </w:pPr>
            <w:r w:rsidRPr="009C11DB">
              <w:rPr>
                <w:b/>
              </w:rPr>
              <w:t>NAZWA ZADANIA INWESTYCYJNEGO:</w:t>
            </w:r>
          </w:p>
        </w:tc>
        <w:tc>
          <w:tcPr>
            <w:tcW w:w="7938" w:type="dxa"/>
          </w:tcPr>
          <w:p w:rsidR="00177E2E" w:rsidRPr="00177E2E" w:rsidRDefault="00177E2E" w:rsidP="00177E2E">
            <w:pPr>
              <w:pStyle w:val="Tabletekst"/>
              <w:jc w:val="center"/>
              <w:rPr>
                <w:b/>
                <w:bCs/>
                <w:sz w:val="36"/>
                <w:szCs w:val="36"/>
              </w:rPr>
            </w:pPr>
            <w:r w:rsidRPr="00177E2E">
              <w:rPr>
                <w:b/>
                <w:bCs/>
                <w:sz w:val="36"/>
                <w:szCs w:val="36"/>
              </w:rPr>
              <w:t xml:space="preserve">Wykonanie trwałej nawierzchni terenu parkingu </w:t>
            </w:r>
            <w:r w:rsidRPr="00177E2E">
              <w:rPr>
                <w:b/>
                <w:bCs/>
                <w:sz w:val="36"/>
                <w:szCs w:val="36"/>
              </w:rPr>
              <w:br/>
              <w:t>przy ul.Słowackiego w Radymnie  (działki nr 1597/2</w:t>
            </w:r>
            <w:r w:rsidRPr="00177E2E">
              <w:rPr>
                <w:b/>
                <w:bCs/>
                <w:sz w:val="36"/>
                <w:szCs w:val="36"/>
              </w:rPr>
              <w:br/>
              <w:t xml:space="preserve"> i 1597/10) wraz z wjazdami z działki nr 1596</w:t>
            </w:r>
          </w:p>
          <w:p w:rsidR="00E25E2A" w:rsidRPr="00263160" w:rsidRDefault="00E25E2A" w:rsidP="000D355B">
            <w:pPr>
              <w:pStyle w:val="Tabletekst"/>
              <w:jc w:val="center"/>
              <w:rPr>
                <w:b/>
                <w:sz w:val="36"/>
                <w:szCs w:val="36"/>
              </w:rPr>
            </w:pPr>
          </w:p>
        </w:tc>
      </w:tr>
      <w:tr w:rsidR="00E25E2A" w:rsidRPr="00263160" w:rsidTr="003736F2">
        <w:trPr>
          <w:jc w:val="right"/>
        </w:trPr>
        <w:tc>
          <w:tcPr>
            <w:tcW w:w="1696" w:type="dxa"/>
            <w:vAlign w:val="center"/>
          </w:tcPr>
          <w:p w:rsidR="00E25E2A" w:rsidRPr="009C11DB" w:rsidRDefault="00E25E2A" w:rsidP="00274491">
            <w:pPr>
              <w:pStyle w:val="Tabletekst"/>
              <w:rPr>
                <w:b/>
              </w:rPr>
            </w:pPr>
          </w:p>
        </w:tc>
        <w:tc>
          <w:tcPr>
            <w:tcW w:w="7938" w:type="dxa"/>
          </w:tcPr>
          <w:p w:rsidR="00E25E2A" w:rsidRPr="00263160" w:rsidRDefault="00E25E2A" w:rsidP="00274491">
            <w:pPr>
              <w:pStyle w:val="Tabletekst"/>
            </w:pPr>
          </w:p>
        </w:tc>
      </w:tr>
      <w:tr w:rsidR="00E25E2A" w:rsidRPr="00263160" w:rsidTr="003736F2">
        <w:trPr>
          <w:jc w:val="right"/>
        </w:trPr>
        <w:tc>
          <w:tcPr>
            <w:tcW w:w="1696" w:type="dxa"/>
          </w:tcPr>
          <w:p w:rsidR="00E25E2A" w:rsidRPr="009C11DB" w:rsidRDefault="00E25E2A" w:rsidP="00274491">
            <w:pPr>
              <w:pStyle w:val="Tabletekst"/>
              <w:rPr>
                <w:b/>
              </w:rPr>
            </w:pPr>
          </w:p>
        </w:tc>
        <w:tc>
          <w:tcPr>
            <w:tcW w:w="7938" w:type="dxa"/>
          </w:tcPr>
          <w:p w:rsidR="00E25E2A" w:rsidRPr="00263160" w:rsidRDefault="00E25E2A" w:rsidP="00274491">
            <w:pPr>
              <w:pStyle w:val="Tabletekst"/>
            </w:pPr>
          </w:p>
        </w:tc>
      </w:tr>
      <w:tr w:rsidR="00E25E2A" w:rsidTr="003736F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righ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E25E2A" w:rsidRPr="009C11DB" w:rsidRDefault="00E25E2A">
            <w:pPr>
              <w:pStyle w:val="Tabletekst"/>
              <w:rPr>
                <w:b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480A0B" w:rsidRPr="00480A0B" w:rsidRDefault="00480A0B" w:rsidP="000D355B">
            <w:pPr>
              <w:pStyle w:val="Tabletekst"/>
              <w:ind w:left="852"/>
            </w:pPr>
          </w:p>
        </w:tc>
      </w:tr>
      <w:tr w:rsidR="00E25E2A" w:rsidTr="003736F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right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E25E2A" w:rsidRPr="009C11DB" w:rsidRDefault="00E25E2A">
            <w:pPr>
              <w:pStyle w:val="Tabletekst"/>
              <w:rPr>
                <w:b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E25E2A" w:rsidRDefault="00E25E2A">
            <w:pPr>
              <w:pStyle w:val="Tabletekst"/>
            </w:pPr>
          </w:p>
        </w:tc>
      </w:tr>
      <w:tr w:rsidR="00042D22" w:rsidTr="00EF02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right"/>
        </w:trPr>
        <w:tc>
          <w:tcPr>
            <w:tcW w:w="1696" w:type="dxa"/>
            <w:vMerge w:val="restart"/>
            <w:tcBorders>
              <w:top w:val="nil"/>
              <w:left w:val="nil"/>
              <w:right w:val="nil"/>
            </w:tcBorders>
          </w:tcPr>
          <w:p w:rsidR="00042D22" w:rsidRPr="009C11DB" w:rsidRDefault="00042D22" w:rsidP="00274491">
            <w:pPr>
              <w:pStyle w:val="Tabletekst"/>
              <w:rPr>
                <w:b/>
              </w:rPr>
            </w:pPr>
            <w:r w:rsidRPr="009C11DB">
              <w:rPr>
                <w:b/>
              </w:rPr>
              <w:t>NAZWA OPRACOWANIA: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042D22" w:rsidRPr="004F696C" w:rsidRDefault="00CF6E23" w:rsidP="00292AE6">
            <w:pPr>
              <w:pStyle w:val="Tabletekst"/>
              <w:rPr>
                <w:sz w:val="56"/>
                <w:szCs w:val="48"/>
              </w:rPr>
            </w:pPr>
            <w:r w:rsidRPr="001245C4">
              <w:rPr>
                <w:b/>
                <w:smallCaps/>
                <w:sz w:val="48"/>
              </w:rPr>
              <w:t xml:space="preserve">Informacja </w:t>
            </w:r>
            <w:r w:rsidRPr="001245C4">
              <w:rPr>
                <w:b/>
                <w:smallCaps/>
                <w:sz w:val="48"/>
              </w:rPr>
              <w:br/>
              <w:t>dot. bezpieczeństwa i ochrony zdrowia</w:t>
            </w:r>
          </w:p>
        </w:tc>
      </w:tr>
      <w:tr w:rsidR="00042D22" w:rsidTr="00EF02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right"/>
        </w:trPr>
        <w:tc>
          <w:tcPr>
            <w:tcW w:w="169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42D22" w:rsidRDefault="00042D22" w:rsidP="00274491">
            <w:pPr>
              <w:pStyle w:val="Tabletekst"/>
            </w:pPr>
          </w:p>
        </w:tc>
        <w:tc>
          <w:tcPr>
            <w:tcW w:w="7938" w:type="dxa"/>
            <w:tcBorders>
              <w:top w:val="nil"/>
              <w:bottom w:val="nil"/>
              <w:right w:val="nil"/>
            </w:tcBorders>
            <w:vAlign w:val="center"/>
          </w:tcPr>
          <w:p w:rsidR="00042D22" w:rsidRPr="00C96085" w:rsidRDefault="00042D22" w:rsidP="00943DD6">
            <w:pPr>
              <w:pStyle w:val="Tabletekst"/>
              <w:rPr>
                <w:b/>
                <w:sz w:val="48"/>
              </w:rPr>
            </w:pPr>
          </w:p>
        </w:tc>
      </w:tr>
    </w:tbl>
    <w:p w:rsidR="00E25E2A" w:rsidRDefault="00E25E2A" w:rsidP="00943DD6">
      <w:pPr>
        <w:pStyle w:val="15Tekst"/>
      </w:pPr>
    </w:p>
    <w:p w:rsidR="00CF6E23" w:rsidRDefault="00CF6E23" w:rsidP="00943DD6">
      <w:pPr>
        <w:pStyle w:val="15Tekst"/>
      </w:pPr>
    </w:p>
    <w:tbl>
      <w:tblPr>
        <w:tblW w:w="9639" w:type="dxa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490"/>
        <w:gridCol w:w="2976"/>
        <w:gridCol w:w="2268"/>
        <w:gridCol w:w="1289"/>
        <w:gridCol w:w="1616"/>
      </w:tblGrid>
      <w:tr w:rsidR="00E25E2A" w:rsidTr="003576A3">
        <w:trPr>
          <w:jc w:val="right"/>
        </w:trPr>
        <w:tc>
          <w:tcPr>
            <w:tcW w:w="1490" w:type="dxa"/>
          </w:tcPr>
          <w:p w:rsidR="00E25E2A" w:rsidRDefault="00E25E2A">
            <w:pPr>
              <w:pStyle w:val="Tabletekst"/>
            </w:pPr>
          </w:p>
        </w:tc>
        <w:tc>
          <w:tcPr>
            <w:tcW w:w="8149" w:type="dxa"/>
            <w:gridSpan w:val="4"/>
          </w:tcPr>
          <w:p w:rsidR="00E25E2A" w:rsidRDefault="00E25E2A">
            <w:pPr>
              <w:pStyle w:val="Tabletekst"/>
            </w:pPr>
          </w:p>
        </w:tc>
      </w:tr>
      <w:tr w:rsidR="00E25E2A" w:rsidRPr="009C11DB" w:rsidTr="00943DD6">
        <w:tblPrEx>
          <w:tblCellMar>
            <w:left w:w="71" w:type="dxa"/>
            <w:right w:w="71" w:type="dxa"/>
          </w:tblCellMar>
        </w:tblPrEx>
        <w:trPr>
          <w:jc w:val="right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25E2A" w:rsidRPr="009C11DB" w:rsidRDefault="00E25E2A" w:rsidP="00274491">
            <w:pPr>
              <w:pStyle w:val="Tabletekst"/>
              <w:rPr>
                <w:b/>
              </w:rPr>
            </w:pPr>
            <w:r w:rsidRPr="009C11DB">
              <w:rPr>
                <w:b/>
              </w:rPr>
              <w:t>FUNKCJA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25E2A" w:rsidRPr="009C11DB" w:rsidRDefault="00E25E2A">
            <w:pPr>
              <w:pStyle w:val="Tabletekst"/>
              <w:jc w:val="center"/>
              <w:rPr>
                <w:b/>
              </w:rPr>
            </w:pPr>
            <w:r w:rsidRPr="009C11DB">
              <w:rPr>
                <w:b/>
              </w:rPr>
              <w:t>IMIĘ, NAZWISKO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25E2A" w:rsidRPr="009C11DB" w:rsidRDefault="00E25E2A">
            <w:pPr>
              <w:pStyle w:val="Tabletekst"/>
              <w:jc w:val="center"/>
              <w:rPr>
                <w:b/>
              </w:rPr>
            </w:pPr>
            <w:r w:rsidRPr="009C11DB">
              <w:rPr>
                <w:b/>
              </w:rPr>
              <w:t>NR UPRAWNIEŃ</w:t>
            </w:r>
          </w:p>
        </w:tc>
        <w:tc>
          <w:tcPr>
            <w:tcW w:w="12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25E2A" w:rsidRPr="009C11DB" w:rsidRDefault="00E25E2A">
            <w:pPr>
              <w:pStyle w:val="Tabletekst"/>
              <w:jc w:val="center"/>
              <w:rPr>
                <w:b/>
              </w:rPr>
            </w:pPr>
            <w:r w:rsidRPr="009C11DB">
              <w:rPr>
                <w:b/>
              </w:rPr>
              <w:t>DATA</w:t>
            </w: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25E2A" w:rsidRPr="009C11DB" w:rsidRDefault="00E25E2A">
            <w:pPr>
              <w:pStyle w:val="Tabletekst"/>
              <w:jc w:val="center"/>
              <w:rPr>
                <w:b/>
              </w:rPr>
            </w:pPr>
            <w:r w:rsidRPr="009C11DB">
              <w:rPr>
                <w:b/>
              </w:rPr>
              <w:t>PODPIS</w:t>
            </w:r>
          </w:p>
        </w:tc>
      </w:tr>
      <w:tr w:rsidR="00E25E2A" w:rsidRPr="00987A3E" w:rsidTr="00987A3E">
        <w:tblPrEx>
          <w:tblCellMar>
            <w:left w:w="71" w:type="dxa"/>
            <w:right w:w="71" w:type="dxa"/>
          </w:tblCellMar>
        </w:tblPrEx>
        <w:trPr>
          <w:jc w:val="right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25E2A" w:rsidRPr="00987A3E" w:rsidRDefault="00987A3E" w:rsidP="00987A3E">
            <w:pPr>
              <w:pStyle w:val="Tabletekst"/>
            </w:pPr>
            <w:r w:rsidRPr="00987A3E">
              <w:rPr>
                <w:u w:val="single"/>
              </w:rPr>
              <w:t>SPECJALNOŚĆ</w:t>
            </w:r>
            <w:r w:rsidRPr="00987A3E">
              <w:t xml:space="preserve"> :  </w:t>
            </w:r>
            <w:r w:rsidRPr="00987A3E">
              <w:rPr>
                <w:smallCaps/>
              </w:rPr>
              <w:t>drogowa</w:t>
            </w:r>
          </w:p>
        </w:tc>
      </w:tr>
      <w:tr w:rsidR="00E25E2A" w:rsidTr="00943DD6">
        <w:tblPrEx>
          <w:tblCellMar>
            <w:left w:w="71" w:type="dxa"/>
            <w:right w:w="71" w:type="dxa"/>
          </w:tblCellMar>
        </w:tblPrEx>
        <w:trPr>
          <w:jc w:val="right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E2A" w:rsidRDefault="00E25E2A" w:rsidP="00274491">
            <w:pPr>
              <w:pStyle w:val="Tabletekst"/>
            </w:pPr>
            <w:r>
              <w:t>PROJEKTANT</w:t>
            </w:r>
            <w:r w:rsidR="00987A3E">
              <w:t>: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25E2A" w:rsidRDefault="00E25E2A" w:rsidP="00274491">
            <w:pPr>
              <w:pStyle w:val="Tabletekst"/>
              <w:rPr>
                <w:sz w:val="24"/>
              </w:rPr>
            </w:pPr>
            <w:r>
              <w:rPr>
                <w:sz w:val="24"/>
              </w:rPr>
              <w:t>Zdzisław Krzeszowski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25E2A" w:rsidRDefault="00E25E2A" w:rsidP="00274491">
            <w:pPr>
              <w:pStyle w:val="Tabletekst"/>
              <w:jc w:val="center"/>
            </w:pPr>
            <w:r>
              <w:t>UAN-VIII/7342/22/91</w:t>
            </w:r>
          </w:p>
        </w:tc>
        <w:tc>
          <w:tcPr>
            <w:tcW w:w="12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25E2A" w:rsidRDefault="008720B6" w:rsidP="008720B6">
            <w:pPr>
              <w:pStyle w:val="Tabletekst"/>
              <w:jc w:val="center"/>
            </w:pPr>
            <w:r>
              <w:t>marzec</w:t>
            </w:r>
            <w:r w:rsidR="00E25E2A">
              <w:t xml:space="preserve"> 201</w:t>
            </w:r>
            <w:r>
              <w:t>5</w:t>
            </w: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25E2A" w:rsidRDefault="00E25E2A" w:rsidP="00274491">
            <w:pPr>
              <w:pStyle w:val="Tabletekst"/>
            </w:pPr>
          </w:p>
        </w:tc>
      </w:tr>
      <w:tr w:rsidR="00E25E2A" w:rsidTr="00943DD6">
        <w:tblPrEx>
          <w:tblCellMar>
            <w:left w:w="71" w:type="dxa"/>
            <w:right w:w="71" w:type="dxa"/>
          </w:tblCellMar>
        </w:tblPrEx>
        <w:trPr>
          <w:jc w:val="right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E2A" w:rsidRDefault="008720B6" w:rsidP="00274491">
            <w:pPr>
              <w:pStyle w:val="Tabletekst"/>
            </w:pPr>
            <w:r>
              <w:t>OPRACOWAŁ :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25E2A" w:rsidRDefault="008720B6" w:rsidP="00274491">
            <w:pPr>
              <w:pStyle w:val="Tabletekst"/>
              <w:rPr>
                <w:sz w:val="24"/>
              </w:rPr>
            </w:pPr>
            <w:r>
              <w:rPr>
                <w:sz w:val="24"/>
              </w:rPr>
              <w:t>Piotr Halica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25E2A" w:rsidRDefault="008720B6" w:rsidP="00274491">
            <w:pPr>
              <w:pStyle w:val="Tabletekst"/>
              <w:jc w:val="center"/>
            </w:pPr>
            <w:r>
              <w:t>PDK/0045/OHOD/04</w:t>
            </w:r>
          </w:p>
        </w:tc>
        <w:tc>
          <w:tcPr>
            <w:tcW w:w="12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25E2A" w:rsidRDefault="008720B6" w:rsidP="00274491">
            <w:pPr>
              <w:pStyle w:val="Tabletekst"/>
              <w:jc w:val="center"/>
            </w:pPr>
            <w:r>
              <w:t>Marzec 2015</w:t>
            </w: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25E2A" w:rsidRDefault="00E25E2A" w:rsidP="00274491">
            <w:pPr>
              <w:pStyle w:val="Tabletekst"/>
            </w:pPr>
          </w:p>
        </w:tc>
      </w:tr>
    </w:tbl>
    <w:p w:rsidR="00E25E2A" w:rsidRDefault="00E25E2A" w:rsidP="00943DD6">
      <w:pPr>
        <w:pStyle w:val="15Tekst"/>
      </w:pPr>
    </w:p>
    <w:p w:rsidR="00E25E2A" w:rsidRDefault="00E25E2A" w:rsidP="00943DD6">
      <w:pPr>
        <w:pStyle w:val="15Tekst"/>
        <w:sectPr w:rsidR="00E25E2A" w:rsidSect="00567783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134" w:right="851" w:bottom="1304" w:left="851" w:header="567" w:footer="794" w:gutter="567"/>
          <w:cols w:space="708"/>
          <w:titlePg/>
          <w:docGrid w:linePitch="360"/>
        </w:sectPr>
      </w:pPr>
    </w:p>
    <w:p w:rsidR="00FF0304" w:rsidRDefault="00FF0304" w:rsidP="00FF0304">
      <w:pPr>
        <w:pStyle w:val="0Tekst0"/>
      </w:pPr>
    </w:p>
    <w:p w:rsidR="00E25E2A" w:rsidRPr="003736F2" w:rsidRDefault="00E25E2A" w:rsidP="00292AE6">
      <w:pPr>
        <w:pStyle w:val="Rozdzia"/>
        <w:spacing w:after="60"/>
      </w:pPr>
      <w:r w:rsidRPr="003736F2">
        <w:t>Spis zawartości:</w:t>
      </w:r>
    </w:p>
    <w:p w:rsidR="00E25E2A" w:rsidRPr="00476805" w:rsidRDefault="00476805" w:rsidP="00943DD6">
      <w:pPr>
        <w:pStyle w:val="15Teks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E25E2A" w:rsidRPr="00476805">
        <w:t xml:space="preserve">strona: </w:t>
      </w:r>
    </w:p>
    <w:p w:rsidR="00D840EB" w:rsidRDefault="00083BF2" w:rsidP="00D840EB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r w:rsidRPr="00083BF2">
        <w:rPr>
          <w:caps/>
          <w:sz w:val="24"/>
        </w:rPr>
        <w:fldChar w:fldCharType="begin"/>
      </w:r>
      <w:r w:rsidR="00C065B3">
        <w:instrText xml:space="preserve"> TOC \h \z \t "Nagłówek 1;2;Nagłówek 2;3;Nagłówek 3;4;Rozdział opisu;1;Rysunki;3;Załączniki;3" </w:instrText>
      </w:r>
      <w:r w:rsidRPr="00083BF2">
        <w:rPr>
          <w:caps/>
          <w:sz w:val="24"/>
        </w:rPr>
        <w:fldChar w:fldCharType="separate"/>
      </w:r>
      <w:hyperlink w:anchor="_Toc390128047" w:history="1">
        <w:r w:rsidR="00D840EB" w:rsidRPr="000813CD">
          <w:rPr>
            <w:rStyle w:val="Hipercze"/>
          </w:rPr>
          <w:t>1. Wstęp</w:t>
        </w:r>
        <w:r w:rsidR="00D840EB">
          <w:rPr>
            <w:webHidden/>
          </w:rPr>
          <w:tab/>
        </w:r>
        <w:r>
          <w:rPr>
            <w:webHidden/>
          </w:rPr>
          <w:fldChar w:fldCharType="begin"/>
        </w:r>
        <w:r w:rsidR="00D840EB">
          <w:rPr>
            <w:webHidden/>
          </w:rPr>
          <w:instrText xml:space="preserve"> PAGEREF _Toc390128047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840E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840EB" w:rsidRDefault="00083BF2" w:rsidP="00D840EB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390128048" w:history="1">
        <w:r w:rsidR="00D840EB" w:rsidRPr="000813CD">
          <w:rPr>
            <w:rStyle w:val="Hipercze"/>
          </w:rPr>
          <w:t>2. Zakres robót dla całego zamierzenia budowlanego oraz kolejność realizacji poszczególnych obiektów</w:t>
        </w:r>
        <w:r w:rsidR="00D840EB">
          <w:rPr>
            <w:webHidden/>
          </w:rPr>
          <w:tab/>
        </w:r>
        <w:r>
          <w:rPr>
            <w:webHidden/>
          </w:rPr>
          <w:fldChar w:fldCharType="begin"/>
        </w:r>
        <w:r w:rsidR="00D840EB">
          <w:rPr>
            <w:webHidden/>
          </w:rPr>
          <w:instrText xml:space="preserve"> PAGEREF _Toc390128048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840E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840EB" w:rsidRDefault="00083BF2" w:rsidP="00D840EB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390128049" w:history="1">
        <w:r w:rsidR="00D840EB" w:rsidRPr="000813CD">
          <w:rPr>
            <w:rStyle w:val="Hipercze"/>
          </w:rPr>
          <w:t>3. Wykaz istniejących obiektów budowlanych</w:t>
        </w:r>
        <w:r w:rsidR="00D840EB">
          <w:rPr>
            <w:webHidden/>
          </w:rPr>
          <w:tab/>
        </w:r>
        <w:r>
          <w:rPr>
            <w:webHidden/>
          </w:rPr>
          <w:fldChar w:fldCharType="begin"/>
        </w:r>
        <w:r w:rsidR="00D840EB">
          <w:rPr>
            <w:webHidden/>
          </w:rPr>
          <w:instrText xml:space="preserve"> PAGEREF _Toc390128049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840E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840EB" w:rsidRDefault="00083BF2" w:rsidP="00D840EB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390128050" w:history="1">
        <w:r w:rsidR="00D840EB" w:rsidRPr="000813CD">
          <w:rPr>
            <w:rStyle w:val="Hipercze"/>
          </w:rPr>
          <w:t>4. Wskazanie elementów zagospodarowania działki lub terenu, które mogą stwarzać zagrożenie bezpieczeństwa i zdrowia ludzi;</w:t>
        </w:r>
        <w:r w:rsidR="00D840EB">
          <w:rPr>
            <w:webHidden/>
          </w:rPr>
          <w:tab/>
        </w:r>
        <w:r>
          <w:rPr>
            <w:webHidden/>
          </w:rPr>
          <w:fldChar w:fldCharType="begin"/>
        </w:r>
        <w:r w:rsidR="00D840EB">
          <w:rPr>
            <w:webHidden/>
          </w:rPr>
          <w:instrText xml:space="preserve"> PAGEREF _Toc390128050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840E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840EB" w:rsidRDefault="00083BF2" w:rsidP="00D840EB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390128051" w:history="1">
        <w:r w:rsidR="00D840EB" w:rsidRPr="000813CD">
          <w:rPr>
            <w:rStyle w:val="Hipercze"/>
          </w:rPr>
          <w:t>5. Wskazanie dotyczące przewidywanych zagrożeń występujących podczas realizacji robót budowlanych, określające skalę i rodzaje zagrożeń oraz miejsce i czas ich wystąpienia</w:t>
        </w:r>
        <w:r w:rsidR="00D840EB">
          <w:rPr>
            <w:webHidden/>
          </w:rPr>
          <w:tab/>
        </w:r>
        <w:r>
          <w:rPr>
            <w:webHidden/>
          </w:rPr>
          <w:fldChar w:fldCharType="begin"/>
        </w:r>
        <w:r w:rsidR="00D840EB">
          <w:rPr>
            <w:webHidden/>
          </w:rPr>
          <w:instrText xml:space="preserve"> PAGEREF _Toc390128051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840E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840EB" w:rsidRDefault="00083BF2" w:rsidP="00D840EB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390128052" w:history="1">
        <w:r w:rsidR="00D840EB" w:rsidRPr="000813CD">
          <w:rPr>
            <w:rStyle w:val="Hipercze"/>
          </w:rPr>
          <w:t>6. Wskazanie sposobu prowadzenia instruktażu pracowników przed przystąpieniem do realizacji robót szczególnie niebezpiecznych.</w:t>
        </w:r>
        <w:r w:rsidR="00D840EB">
          <w:rPr>
            <w:webHidden/>
          </w:rPr>
          <w:tab/>
        </w:r>
        <w:r>
          <w:rPr>
            <w:webHidden/>
          </w:rPr>
          <w:fldChar w:fldCharType="begin"/>
        </w:r>
        <w:r w:rsidR="00D840EB">
          <w:rPr>
            <w:webHidden/>
          </w:rPr>
          <w:instrText xml:space="preserve"> PAGEREF _Toc390128052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840E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840EB" w:rsidRDefault="00083BF2" w:rsidP="00D840EB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390128053" w:history="1">
        <w:r w:rsidR="00D840EB" w:rsidRPr="000813CD">
          <w:rPr>
            <w:rStyle w:val="Hipercze"/>
          </w:rPr>
          <w:t>7. Środki techniczne i organizacyjne zapobiegające niebezpieczeństwom wynikającym z prowadzenia robót budowlanych</w:t>
        </w:r>
        <w:r w:rsidR="00D840EB">
          <w:rPr>
            <w:webHidden/>
          </w:rPr>
          <w:tab/>
        </w:r>
        <w:r w:rsidR="00177E2E">
          <w:rPr>
            <w:webHidden/>
          </w:rPr>
          <w:t>4</w:t>
        </w:r>
      </w:hyperlink>
    </w:p>
    <w:p w:rsidR="004F696C" w:rsidRDefault="00083BF2" w:rsidP="00612418">
      <w:pPr>
        <w:pStyle w:val="15Tekst"/>
      </w:pPr>
      <w:r>
        <w:rPr>
          <w:noProof/>
        </w:rPr>
        <w:fldChar w:fldCharType="end"/>
      </w:r>
    </w:p>
    <w:p w:rsidR="004F696C" w:rsidRDefault="004F696C" w:rsidP="00612418">
      <w:pPr>
        <w:pStyle w:val="15Tekst"/>
        <w:sectPr w:rsidR="004F696C" w:rsidSect="00567783">
          <w:headerReference w:type="default" r:id="rId13"/>
          <w:headerReference w:type="first" r:id="rId14"/>
          <w:footerReference w:type="first" r:id="rId15"/>
          <w:pgSz w:w="11907" w:h="16840" w:code="9"/>
          <w:pgMar w:top="1134" w:right="851" w:bottom="1304" w:left="851" w:header="567" w:footer="794" w:gutter="567"/>
          <w:cols w:space="708"/>
          <w:titlePg/>
        </w:sectPr>
      </w:pPr>
    </w:p>
    <w:p w:rsidR="00CF6E23" w:rsidRDefault="00CF6E23" w:rsidP="00CF6E23">
      <w:pPr>
        <w:pStyle w:val="0Tekst0"/>
      </w:pPr>
    </w:p>
    <w:p w:rsidR="00CF6E23" w:rsidRDefault="00CF6E23" w:rsidP="00CF6E23">
      <w:pPr>
        <w:pStyle w:val="Specyfikacja"/>
      </w:pPr>
      <w:r>
        <w:t>Informacja dotycząca bezpieczeństwa i ochrony zdrowia</w:t>
      </w:r>
    </w:p>
    <w:p w:rsidR="00CF6E23" w:rsidRPr="001245C4" w:rsidRDefault="00CF6E23" w:rsidP="00CF6E23">
      <w:pPr>
        <w:pStyle w:val="Nagwek1"/>
        <w:spacing w:line="360" w:lineRule="auto"/>
        <w:jc w:val="left"/>
      </w:pPr>
      <w:bookmarkStart w:id="1" w:name="_Toc168575616"/>
      <w:bookmarkStart w:id="2" w:name="_Toc278887890"/>
      <w:bookmarkStart w:id="3" w:name="_Toc340928351"/>
      <w:bookmarkStart w:id="4" w:name="_Toc390128047"/>
      <w:r w:rsidRPr="001245C4">
        <w:t>Wstęp</w:t>
      </w:r>
      <w:bookmarkEnd w:id="1"/>
      <w:bookmarkEnd w:id="2"/>
      <w:bookmarkEnd w:id="3"/>
      <w:bookmarkEnd w:id="4"/>
    </w:p>
    <w:p w:rsidR="00CF6E23" w:rsidRDefault="00CF6E23" w:rsidP="00CF6E23">
      <w:pPr>
        <w:pStyle w:val="0Tekst0"/>
      </w:pPr>
      <w:r>
        <w:t xml:space="preserve">Na podstawie art. 21a ustawy z dnia 7 lipca 1994 r. „Prawo Budowlane” (Dz. U. 2006r Nr 156 poz. 118) oraz na podstawie rozporządzenia Ministra Infrastruktury z dnia 23 czerwca 2003 roku w sprawie informacji dotyczącej bezpieczeństwa i ochrony zdrowia oraz planu bezpieczeństwa ochrony zdrowia (Dz. U Nr 120 poz. 1126), wykonanie robót budowlanych, przewidzianych przedmiotowym projektem, wymaga sporządzenia przez kierownika budowy planu bezpieczeństwa i ochrony zdrowia, zwanego „planem </w:t>
      </w:r>
      <w:proofErr w:type="spellStart"/>
      <w:r>
        <w:t>BiOZ</w:t>
      </w:r>
      <w:proofErr w:type="spellEnd"/>
      <w:r>
        <w:t xml:space="preserve">”. </w:t>
      </w:r>
    </w:p>
    <w:p w:rsidR="00CF6E23" w:rsidRDefault="00CF6E23" w:rsidP="00CF6E23">
      <w:pPr>
        <w:pStyle w:val="0Tekst0"/>
      </w:pPr>
      <w:r>
        <w:t xml:space="preserve">Plan </w:t>
      </w:r>
      <w:proofErr w:type="spellStart"/>
      <w:r>
        <w:t>BiOZ</w:t>
      </w:r>
      <w:proofErr w:type="spellEnd"/>
      <w:r>
        <w:t xml:space="preserve"> należy sporządzić w oparciu o niniejszą Informację dotyczącą bezpieczeństwa i ochrony zdrowia.</w:t>
      </w:r>
    </w:p>
    <w:p w:rsidR="00CF6E23" w:rsidRDefault="00CF6E23" w:rsidP="00CF6E23">
      <w:pPr>
        <w:pStyle w:val="0Tekst0"/>
      </w:pPr>
    </w:p>
    <w:p w:rsidR="00CF6E23" w:rsidRPr="001245C4" w:rsidRDefault="00CF6E23" w:rsidP="00CF6E23">
      <w:pPr>
        <w:pStyle w:val="Nagwek1"/>
        <w:spacing w:line="360" w:lineRule="auto"/>
        <w:jc w:val="left"/>
      </w:pPr>
      <w:bookmarkStart w:id="5" w:name="_Toc119391735"/>
      <w:bookmarkStart w:id="6" w:name="_Toc278887891"/>
      <w:bookmarkStart w:id="7" w:name="_Toc340928352"/>
      <w:bookmarkStart w:id="8" w:name="_Toc390128048"/>
      <w:r w:rsidRPr="001245C4">
        <w:t>Zakres robót dla całego zamierzenia budowlanego oraz kolejność realizacji poszczególnych obiektów</w:t>
      </w:r>
      <w:bookmarkEnd w:id="5"/>
      <w:bookmarkEnd w:id="6"/>
      <w:bookmarkEnd w:id="7"/>
      <w:bookmarkEnd w:id="8"/>
    </w:p>
    <w:p w:rsidR="00CF6E23" w:rsidRPr="00FE0537" w:rsidRDefault="00CF6E23" w:rsidP="00CF6E23">
      <w:pPr>
        <w:pStyle w:val="0Tekst0"/>
      </w:pPr>
      <w:r w:rsidRPr="00FE0537">
        <w:t xml:space="preserve">Zakres robót </w:t>
      </w:r>
      <w:r>
        <w:t>jakie zostaną wykonane w ramach</w:t>
      </w:r>
      <w:r w:rsidRPr="00FE0537">
        <w:t xml:space="preserve"> niniejsz</w:t>
      </w:r>
      <w:r>
        <w:t xml:space="preserve">ego zadania </w:t>
      </w:r>
      <w:r w:rsidRPr="00FE0537">
        <w:t>obejmuje:</w:t>
      </w:r>
    </w:p>
    <w:p w:rsidR="00CF6E23" w:rsidRDefault="00CF6E23" w:rsidP="00CF6E23">
      <w:pPr>
        <w:pStyle w:val="Listapunktowana"/>
        <w:spacing w:before="0"/>
      </w:pPr>
      <w:bookmarkStart w:id="9" w:name="_Toc119391736"/>
      <w:bookmarkStart w:id="10" w:name="_Toc278887892"/>
      <w:r>
        <w:t>roboty pomiarowe i przygotowawcze,</w:t>
      </w:r>
    </w:p>
    <w:p w:rsidR="00CF6E23" w:rsidRDefault="00CF6E23" w:rsidP="00CF6E23">
      <w:pPr>
        <w:pStyle w:val="Listapunktowana"/>
        <w:spacing w:before="0"/>
      </w:pPr>
      <w:r>
        <w:t>roboty rozbiórkowe na zjazdach</w:t>
      </w:r>
      <w:r w:rsidR="008720B6">
        <w:t xml:space="preserve"> i </w:t>
      </w:r>
      <w:r w:rsidR="00D7091F">
        <w:t xml:space="preserve">na </w:t>
      </w:r>
      <w:r w:rsidR="008720B6">
        <w:t>parkingu</w:t>
      </w:r>
      <w:r>
        <w:t>,</w:t>
      </w:r>
    </w:p>
    <w:p w:rsidR="00CF6E23" w:rsidRDefault="00CF6E23" w:rsidP="00CF6E23">
      <w:pPr>
        <w:pStyle w:val="Listapunktowana"/>
        <w:spacing w:before="0"/>
      </w:pPr>
      <w:r>
        <w:t>robo</w:t>
      </w:r>
      <w:r w:rsidR="00D7091F">
        <w:t>ty ziemne związane z profilowaniem warstw konstrukcyjnych</w:t>
      </w:r>
      <w:r>
        <w:t>,</w:t>
      </w:r>
    </w:p>
    <w:p w:rsidR="00CF6E23" w:rsidRPr="00226B9F" w:rsidRDefault="00CF6E23" w:rsidP="00CF6E23">
      <w:pPr>
        <w:pStyle w:val="Listapunktowana"/>
        <w:spacing w:before="0"/>
      </w:pPr>
      <w:r>
        <w:t xml:space="preserve">wykonanie warstw konstrukcyjnych nawierzchni </w:t>
      </w:r>
    </w:p>
    <w:p w:rsidR="00CF6E23" w:rsidRDefault="00CF6E23" w:rsidP="00CF6E23">
      <w:pPr>
        <w:pStyle w:val="Listapunktowana"/>
        <w:spacing w:before="0"/>
      </w:pPr>
      <w:r>
        <w:t>roboty wykończeniowe</w:t>
      </w:r>
      <w:r w:rsidR="00C84A36">
        <w:t xml:space="preserve"> i porządkowe</w:t>
      </w:r>
      <w:r>
        <w:t>,</w:t>
      </w:r>
    </w:p>
    <w:p w:rsidR="00CF6E23" w:rsidRPr="001245C4" w:rsidRDefault="00CF6E23" w:rsidP="00CF6E23">
      <w:pPr>
        <w:pStyle w:val="Nagwek1"/>
        <w:spacing w:line="360" w:lineRule="auto"/>
        <w:jc w:val="left"/>
      </w:pPr>
      <w:bookmarkStart w:id="11" w:name="_Toc340928353"/>
      <w:bookmarkStart w:id="12" w:name="_Toc390128049"/>
      <w:r w:rsidRPr="001245C4">
        <w:t>Wykaz istniejących obiektów budowlanych</w:t>
      </w:r>
      <w:bookmarkEnd w:id="9"/>
      <w:bookmarkEnd w:id="10"/>
      <w:bookmarkEnd w:id="11"/>
      <w:bookmarkEnd w:id="12"/>
    </w:p>
    <w:p w:rsidR="00CF6E23" w:rsidRDefault="00CF6E23" w:rsidP="00CF6E23">
      <w:pPr>
        <w:pStyle w:val="0Tekst0"/>
      </w:pPr>
      <w:bookmarkStart w:id="13" w:name="_Toc119391737"/>
      <w:r>
        <w:t xml:space="preserve">Roboty będą realizowane w pasie istniejącej drogi </w:t>
      </w:r>
      <w:r w:rsidR="00D7091F">
        <w:t>gminnej</w:t>
      </w:r>
      <w:r>
        <w:t xml:space="preserve"> </w:t>
      </w:r>
      <w:r w:rsidR="00D7091F">
        <w:t xml:space="preserve">, </w:t>
      </w:r>
      <w:r w:rsidR="002C5A9B">
        <w:t>w bezpośrednim sąsiedztwie jezdni</w:t>
      </w:r>
      <w:r w:rsidR="00D7091F">
        <w:t xml:space="preserve"> tylko na zjazdach</w:t>
      </w:r>
      <w:r w:rsidR="002C5A9B">
        <w:t>.</w:t>
      </w:r>
    </w:p>
    <w:p w:rsidR="00CF6E23" w:rsidRDefault="00CF6E23" w:rsidP="00CF6E23">
      <w:pPr>
        <w:pStyle w:val="0Tekst0"/>
      </w:pPr>
      <w:r>
        <w:t>Na trasie projektowan</w:t>
      </w:r>
      <w:r w:rsidR="002C5A9B">
        <w:t>ych</w:t>
      </w:r>
      <w:r>
        <w:t xml:space="preserve"> </w:t>
      </w:r>
      <w:r w:rsidR="002C5A9B">
        <w:t xml:space="preserve">robót </w:t>
      </w:r>
      <w:r>
        <w:t>występują urządzenia podziemnej infrastruktury technicznej:</w:t>
      </w:r>
    </w:p>
    <w:p w:rsidR="00860E71" w:rsidRPr="00860E71" w:rsidRDefault="00860E71" w:rsidP="00CF6E23">
      <w:pPr>
        <w:pStyle w:val="Listapunktowana"/>
      </w:pPr>
      <w:r w:rsidRPr="00860E71">
        <w:t xml:space="preserve">jezdnia bitumiczna o szerokości </w:t>
      </w:r>
      <w:r w:rsidR="00D7091F">
        <w:t>7,00 m z obustronnymi poboczami bitumicznym</w:t>
      </w:r>
      <w:r w:rsidRPr="00860E71">
        <w:t>i, rowy p</w:t>
      </w:r>
      <w:r w:rsidR="00D7091F">
        <w:t>rzydrożne i zjazdy na parking</w:t>
      </w:r>
    </w:p>
    <w:p w:rsidR="00860E71" w:rsidRPr="00860E71" w:rsidRDefault="00860E71" w:rsidP="00CF6E23">
      <w:pPr>
        <w:pStyle w:val="Listapunktowana"/>
      </w:pPr>
      <w:r w:rsidRPr="00860E71">
        <w:t xml:space="preserve">przepust pod koroną </w:t>
      </w:r>
      <w:r w:rsidR="00D7091F">
        <w:t>parkingu</w:t>
      </w:r>
    </w:p>
    <w:p w:rsidR="00860E71" w:rsidRPr="00860E71" w:rsidRDefault="00860E71" w:rsidP="00860E71">
      <w:pPr>
        <w:pStyle w:val="0Tekst0"/>
      </w:pPr>
      <w:r w:rsidRPr="00860E71">
        <w:t xml:space="preserve">Inne obiekty budowlane nie występują. </w:t>
      </w:r>
    </w:p>
    <w:p w:rsidR="00860E71" w:rsidRPr="00860E71" w:rsidRDefault="00860E71" w:rsidP="00860E71">
      <w:pPr>
        <w:pStyle w:val="0Tekst0"/>
      </w:pPr>
      <w:r w:rsidRPr="00860E71">
        <w:t xml:space="preserve">Teren inwestycji sąsiaduje bezpośrednio z terenem </w:t>
      </w:r>
      <w:r w:rsidR="00D7091F">
        <w:t xml:space="preserve">firmy </w:t>
      </w:r>
      <w:proofErr w:type="spellStart"/>
      <w:r w:rsidR="00D7091F">
        <w:t>Rol</w:t>
      </w:r>
      <w:r w:rsidR="00B2786F">
        <w:t>-mech</w:t>
      </w:r>
      <w:proofErr w:type="spellEnd"/>
      <w:r w:rsidR="00B2786F">
        <w:t xml:space="preserve"> , z</w:t>
      </w:r>
      <w:r w:rsidR="00D7091F">
        <w:t>ajazdu Smyk</w:t>
      </w:r>
      <w:r w:rsidR="00CF6E23" w:rsidRPr="00860E71">
        <w:t xml:space="preserve"> </w:t>
      </w:r>
      <w:r w:rsidR="00D7091F">
        <w:t>, komisu i warsztatu samochodowego.</w:t>
      </w:r>
    </w:p>
    <w:p w:rsidR="00CF6E23" w:rsidRPr="00860E71" w:rsidRDefault="00CF6E23" w:rsidP="00CF6E23">
      <w:pPr>
        <w:pStyle w:val="0Tekst0"/>
      </w:pPr>
      <w:r w:rsidRPr="00860E71">
        <w:t xml:space="preserve">Lokalizacja istniejących </w:t>
      </w:r>
      <w:r w:rsidR="00860E71" w:rsidRPr="00860E71">
        <w:t>elementów drogi i urządzeń infrastruktury technicznej</w:t>
      </w:r>
      <w:r w:rsidRPr="00860E71">
        <w:t xml:space="preserve"> została pokazana na Planie Zagospodarowania Terenu.</w:t>
      </w:r>
    </w:p>
    <w:p w:rsidR="00CF6E23" w:rsidRPr="00A82AF4" w:rsidRDefault="00CF6E23" w:rsidP="00CF6E23">
      <w:pPr>
        <w:pStyle w:val="0Tekst0"/>
      </w:pPr>
    </w:p>
    <w:p w:rsidR="00CF6E23" w:rsidRPr="001245C4" w:rsidRDefault="00CF6E23" w:rsidP="00CF6E23">
      <w:pPr>
        <w:pStyle w:val="Nagwek1"/>
        <w:spacing w:line="360" w:lineRule="auto"/>
        <w:jc w:val="left"/>
      </w:pPr>
      <w:bookmarkStart w:id="14" w:name="_Toc278887893"/>
      <w:bookmarkStart w:id="15" w:name="_Toc340928354"/>
      <w:bookmarkStart w:id="16" w:name="_Toc390128050"/>
      <w:r w:rsidRPr="001245C4">
        <w:lastRenderedPageBreak/>
        <w:t>Wskazanie elementów zagospodarowania działki lub terenu, które mogą stwarzać zagrożenie bezpieczeństwa i zdrowia ludzi;</w:t>
      </w:r>
      <w:bookmarkEnd w:id="13"/>
      <w:bookmarkEnd w:id="14"/>
      <w:bookmarkEnd w:id="15"/>
      <w:bookmarkEnd w:id="16"/>
    </w:p>
    <w:p w:rsidR="00CF6E23" w:rsidRDefault="00CF6E23" w:rsidP="00CF6E23">
      <w:pPr>
        <w:pStyle w:val="0Tekst0"/>
      </w:pPr>
      <w:r>
        <w:t>Elementami zagospodarowania terenu, które mogą stwarzać zagrożenie bezpieczeństwa i zdrowia ludzi jest przede wszystkim istniejąca droga, po której odbywa się ruch pojazdów samochodowych</w:t>
      </w:r>
      <w:r w:rsidR="002C5A9B">
        <w:t xml:space="preserve"> o znaczącym natężeniu.</w:t>
      </w:r>
    </w:p>
    <w:p w:rsidR="00CF6E23" w:rsidRDefault="00D7091F" w:rsidP="00CF6E23">
      <w:pPr>
        <w:pStyle w:val="0Tekst0"/>
      </w:pPr>
      <w:r>
        <w:t>Pozostałe prace prowadzone będą poza pasem drogowym.</w:t>
      </w:r>
    </w:p>
    <w:p w:rsidR="00CF6E23" w:rsidRPr="001245C4" w:rsidRDefault="00CF6E23" w:rsidP="00CF6E23">
      <w:pPr>
        <w:pStyle w:val="Nagwek1"/>
        <w:spacing w:line="360" w:lineRule="auto"/>
        <w:jc w:val="left"/>
      </w:pPr>
      <w:bookmarkStart w:id="17" w:name="_Toc119391738"/>
      <w:bookmarkStart w:id="18" w:name="_Toc278887894"/>
      <w:bookmarkStart w:id="19" w:name="_Toc340928355"/>
      <w:bookmarkStart w:id="20" w:name="_Toc390128051"/>
      <w:r w:rsidRPr="001245C4">
        <w:t>Wskazanie dotyczące przewidywanych zagrożeń występujących podczas realizacji robót budowlanych, określające skalę i rodzaje zagrożeń oraz miejsce i czas ich wystąpienia</w:t>
      </w:r>
      <w:bookmarkEnd w:id="17"/>
      <w:bookmarkEnd w:id="18"/>
      <w:bookmarkEnd w:id="19"/>
      <w:bookmarkEnd w:id="20"/>
    </w:p>
    <w:p w:rsidR="00CF6E23" w:rsidRDefault="00CF6E23" w:rsidP="00CF6E23">
      <w:pPr>
        <w:pStyle w:val="0Tekst0"/>
      </w:pPr>
      <w:r>
        <w:t>Podczas budowy przewiduje się wykonywanie robót, których charakter, organizacja lub miejsce prowadzenia stwarza szczególnie wysokie ryzyko powstania zagrożenia bezpieczeństwa i zdrowia ludzi. Są to:</w:t>
      </w:r>
    </w:p>
    <w:p w:rsidR="00CF6E23" w:rsidRDefault="00CF6E23" w:rsidP="00CF6E23">
      <w:pPr>
        <w:pStyle w:val="Listapunktowana"/>
        <w:spacing w:before="0"/>
      </w:pPr>
      <w:r>
        <w:t>roboty wykonywane w pasie drogowym przy odbywającym się ruchu pojazdów – z uwagi na zagrożenie kolizją z poruszającymi się pojazdami przez cały okres trwania procesu budowlanego;</w:t>
      </w:r>
    </w:p>
    <w:p w:rsidR="00CF6E23" w:rsidRDefault="00CF6E23" w:rsidP="00C54E1B">
      <w:pPr>
        <w:pStyle w:val="Listapunktowana"/>
        <w:spacing w:before="0"/>
      </w:pPr>
      <w:r>
        <w:t>wykonywanie robót ziemnych, stwarzające ryzyko potrącenia przez pracujące maszyny,</w:t>
      </w:r>
    </w:p>
    <w:p w:rsidR="00CF6E23" w:rsidRPr="001245C4" w:rsidRDefault="00CF6E23" w:rsidP="00CF6E23">
      <w:pPr>
        <w:pStyle w:val="Nagwek1"/>
        <w:spacing w:line="360" w:lineRule="auto"/>
        <w:jc w:val="left"/>
      </w:pPr>
      <w:bookmarkStart w:id="21" w:name="_Toc119391739"/>
      <w:bookmarkStart w:id="22" w:name="_Toc278887895"/>
      <w:bookmarkStart w:id="23" w:name="_Toc340928356"/>
      <w:bookmarkStart w:id="24" w:name="_Toc390128052"/>
      <w:r w:rsidRPr="001245C4">
        <w:t>Wskazanie sposobu prowadzenia instruktażu pracowników przed przystąpieniem do realizacji robót szczególnie niebezpiecznych</w:t>
      </w:r>
      <w:bookmarkEnd w:id="21"/>
      <w:r w:rsidRPr="001245C4">
        <w:t>.</w:t>
      </w:r>
      <w:bookmarkEnd w:id="22"/>
      <w:bookmarkEnd w:id="23"/>
      <w:bookmarkEnd w:id="24"/>
    </w:p>
    <w:p w:rsidR="00CF6E23" w:rsidRDefault="00CF6E23" w:rsidP="00CF6E23">
      <w:pPr>
        <w:pStyle w:val="0Tekst0"/>
      </w:pPr>
      <w:r>
        <w:t>Poinstruowanie pracowników przez kierownika budowy lub osobę upoważnioną, należy przeprowadzić ustnie przed rozpoczęciem każdych nowych, szczególnie niebezpiecznych czynności z przedstawieniem niebezpieczeństw, na które narażeni będą pracownicy oraz sposobu ich uniknięcia.</w:t>
      </w:r>
    </w:p>
    <w:p w:rsidR="00CF6E23" w:rsidRDefault="00CF6E23" w:rsidP="00CF6E23">
      <w:pPr>
        <w:pStyle w:val="0Tekst0"/>
      </w:pPr>
      <w:bookmarkStart w:id="25" w:name="_Toc119391740"/>
      <w:r>
        <w:t>Wskazanie środków technicznych i organizacyjnych, zapobiegających niebezpieczeństwom wynikającym z wykonywania robót budowlanych w strefach szczególnego zagrożenia zdrowia lub w ich sąsiedztwie, w tym zapewniających bezpieczną i sprawną komunikację, umożliwiającą szybką ewakuację na wypadek pożaru, awarii i innych zagrożeń.</w:t>
      </w:r>
      <w:bookmarkEnd w:id="25"/>
    </w:p>
    <w:p w:rsidR="00CF6E23" w:rsidRDefault="00CF6E23" w:rsidP="00CF6E23">
      <w:pPr>
        <w:pStyle w:val="0Tekst0"/>
      </w:pPr>
      <w:r>
        <w:t>Wskazanie postępowania w przypadku wydarzenia się wypadku, pożaru lub zaistnienia innego zagrożenia w tym sposobu poinformowania służb ratowniczych, miejsc ewakuacji oraz sposobu prowadzenia akcji ratowniczej przed przyjazdem odpowiednich służb.</w:t>
      </w:r>
    </w:p>
    <w:p w:rsidR="00CF6E23" w:rsidRDefault="00CF6E23" w:rsidP="00CF6E23">
      <w:pPr>
        <w:pStyle w:val="0Tekst0"/>
      </w:pPr>
    </w:p>
    <w:p w:rsidR="00CF6E23" w:rsidRPr="001245C4" w:rsidRDefault="00CF6E23" w:rsidP="00CF6E23">
      <w:pPr>
        <w:pStyle w:val="Nagwek1"/>
        <w:spacing w:line="360" w:lineRule="auto"/>
        <w:jc w:val="left"/>
      </w:pPr>
      <w:bookmarkStart w:id="26" w:name="_Toc278887896"/>
      <w:bookmarkStart w:id="27" w:name="_Toc340928357"/>
      <w:bookmarkStart w:id="28" w:name="_Toc390128053"/>
      <w:r w:rsidRPr="001245C4">
        <w:t>Środki techniczne i organizacyjne zapobiegające niebezpieczeństwom wynikającym z prowadzenia robót budowlanych</w:t>
      </w:r>
      <w:bookmarkEnd w:id="26"/>
      <w:bookmarkEnd w:id="27"/>
      <w:bookmarkEnd w:id="28"/>
    </w:p>
    <w:p w:rsidR="00CF6E23" w:rsidRDefault="00CF6E23" w:rsidP="00CF6E23">
      <w:pPr>
        <w:pStyle w:val="0Tekst0"/>
      </w:pPr>
      <w:r>
        <w:t xml:space="preserve">W trakcie realizacji inwestycji należy stosować wszelkiego rodzaju środki techniczne </w:t>
      </w:r>
      <w:r w:rsidR="00AC01A4">
        <w:t xml:space="preserve">i organizacyjne </w:t>
      </w:r>
      <w:r>
        <w:t>zabezpieczające teren budowy a w szczególności:</w:t>
      </w:r>
    </w:p>
    <w:p w:rsidR="00AC01A4" w:rsidRDefault="00AC01A4" w:rsidP="00CF6E23">
      <w:pPr>
        <w:pStyle w:val="Listapunktowana"/>
        <w:spacing w:before="0"/>
      </w:pPr>
      <w:r>
        <w:t xml:space="preserve">przygotowanie projektu organizacji ruchu </w:t>
      </w:r>
      <w:r w:rsidR="00D840EB">
        <w:t xml:space="preserve">drogowego </w:t>
      </w:r>
      <w:r>
        <w:t xml:space="preserve">na czas prowadzenia robót, </w:t>
      </w:r>
    </w:p>
    <w:p w:rsidR="00CF6E23" w:rsidRDefault="00CF6E23" w:rsidP="00CF6E23">
      <w:pPr>
        <w:pStyle w:val="Listapunktowana"/>
        <w:spacing w:before="0"/>
      </w:pPr>
      <w:r>
        <w:t>odpowiedni</w:t>
      </w:r>
      <w:r w:rsidR="00AC01A4">
        <w:t>o wczesne</w:t>
      </w:r>
      <w:r>
        <w:t xml:space="preserve"> oznakowanie i zabezpieczenie </w:t>
      </w:r>
      <w:r w:rsidR="00AC01A4">
        <w:t xml:space="preserve">informacyjne </w:t>
      </w:r>
      <w:r>
        <w:t>terenu budowy;</w:t>
      </w:r>
    </w:p>
    <w:p w:rsidR="00CF6E23" w:rsidRDefault="00CF6E23" w:rsidP="00CF6E23">
      <w:pPr>
        <w:pStyle w:val="Listapunktowana"/>
        <w:spacing w:before="0"/>
      </w:pPr>
      <w:r>
        <w:t xml:space="preserve">oznakowanie i </w:t>
      </w:r>
      <w:r w:rsidR="00AC01A4">
        <w:t xml:space="preserve">ustawienie </w:t>
      </w:r>
      <w:r>
        <w:t>urządze</w:t>
      </w:r>
      <w:r w:rsidR="00AC01A4">
        <w:t>ń</w:t>
      </w:r>
      <w:r>
        <w:t xml:space="preserve"> bezpieczeństwa ruchu drogowego zgodnie z zatwierdzonym projektem organizacji ruchu</w:t>
      </w:r>
      <w:r w:rsidR="00D840EB">
        <w:t xml:space="preserve"> w bezpośrednim sąsiedztwie prowadzonych robót</w:t>
      </w:r>
      <w:r>
        <w:t>;</w:t>
      </w:r>
    </w:p>
    <w:p w:rsidR="00CF6E23" w:rsidRDefault="00CF6E23" w:rsidP="00CF6E23">
      <w:pPr>
        <w:pStyle w:val="0Tekst0"/>
      </w:pPr>
      <w:r>
        <w:lastRenderedPageBreak/>
        <w:t xml:space="preserve">Przy wszystkich pracach budowlanych należy przestrzegać przepisów bhp zgodnie z Rozporządzeniem Ministra Infrastruktury z dnia 6 lutego 2003 r. (Dz. U. Nr 47, poz. 401). </w:t>
      </w:r>
    </w:p>
    <w:p w:rsidR="00CF6E23" w:rsidRDefault="00CF6E23" w:rsidP="00CF6E23">
      <w:pPr>
        <w:pStyle w:val="0Tekst0"/>
      </w:pPr>
      <w:r>
        <w:t>Pracownicy wykonujący roboty budowlane powinni posiadać ogólne przeszkolenie z zakresu bhp oraz przeszkolenie na stanowisku pracy.</w:t>
      </w:r>
    </w:p>
    <w:p w:rsidR="00CF6E23" w:rsidRDefault="00CF6E23" w:rsidP="00CF6E23">
      <w:pPr>
        <w:pStyle w:val="0Tekst0"/>
      </w:pPr>
      <w:r>
        <w:t>Należy bezwzględnie przestrzegać obowiązku stosowanie odzieży ochronnej i środków ochrony indywidualnej.</w:t>
      </w:r>
    </w:p>
    <w:p w:rsidR="00CF6E23" w:rsidRDefault="00CF6E23" w:rsidP="00CF6E23">
      <w:pPr>
        <w:pStyle w:val="0Tekst0"/>
      </w:pPr>
      <w:r>
        <w:t xml:space="preserve">Sprzęt i narzędzia używane do wykonania robót muszą być sprawne oraz znajdować się w dobrym stanie technicznym. </w:t>
      </w:r>
    </w:p>
    <w:p w:rsidR="00CF6E23" w:rsidRDefault="00CF6E23" w:rsidP="00CF6E23">
      <w:pPr>
        <w:pStyle w:val="0Tekst0"/>
      </w:pPr>
      <w:r>
        <w:t>Przy wykonywaniu prac niebezpiecznych powinni znajdować się tylko pracownicy niezbędni do wykonania tych zadań posiadający odpowiednie kwalifikacje.</w:t>
      </w:r>
    </w:p>
    <w:p w:rsidR="00CF6E23" w:rsidRDefault="00CF6E23" w:rsidP="00CF6E23">
      <w:pPr>
        <w:pStyle w:val="0Tekst0"/>
      </w:pPr>
      <w:r>
        <w:t xml:space="preserve">Wszystkie prace drogowe wykonywane „pod ruchem” mogą być prowadzone tylko po uprzednim zabezpieczeniu terenu i oznakowaniu miejsc prowadzonych robót w sposób zgodny z zatwierdzonym projektem organizacji ruchu. Oznakowanie miejsca prowadzonych robót powinno być przestawiane w miarę postępu robót a wszelkie ograniczenia w ruchu drogowym usuwane z chwilą zaniku zagrożenia. </w:t>
      </w:r>
    </w:p>
    <w:p w:rsidR="00CF6E23" w:rsidRDefault="00CF6E23" w:rsidP="00CF6E23">
      <w:pPr>
        <w:pStyle w:val="0Tekst0"/>
      </w:pPr>
      <w:r>
        <w:t>Roboty drogowe wykonywane przy użyciu ciężkiego sprzętu powinny być prowadzone pod nadzorem odpowiednio przeszkolonych pracowników nadzorujących ruch drogowy i zabezpieczających teren przed wtargnięciem osób postronnych w pobliże pracujących maszyn. W szczególności dotyczy to wykonywania wysokich nasypów i głębokich wykopów, robót bitumicznych z użyciem mas na gorąco, robót prowadzonych w sąsiedztwie czynnych pasów ruchu kołowego i pieszego oraz w innych miejscach niebezpiecznych.</w:t>
      </w:r>
    </w:p>
    <w:p w:rsidR="00CF6E23" w:rsidRDefault="00CF6E23" w:rsidP="00CF6E23">
      <w:pPr>
        <w:pStyle w:val="0Tekst0"/>
      </w:pPr>
      <w:r>
        <w:t xml:space="preserve">Operatorzy ciężkiego sprzętu budowlanego powinni być poinformowani o sposobie oznakowania miejsc niebezpiecznych i o grożących im niebezpieczeństwach. W szczególności dotyczy to przebiegu podziemnych linii energetycznych i gazowych oraz innych urządzeń podziemnych, których uszkodzenie mogłoby spowodować powstanie zagrożenia życia lub zdrowia. </w:t>
      </w:r>
    </w:p>
    <w:p w:rsidR="00CF6E23" w:rsidRDefault="00CF6E23" w:rsidP="00CF6E23">
      <w:pPr>
        <w:pStyle w:val="0Tekst0"/>
      </w:pPr>
      <w:r>
        <w:t>Zabrania się pozostawiania maszyn oraz składowania materiałów budowlanych na jezdni lub na koronie drogi, po której odbywa się ruch pojazdów. Postój maszyn oraz składowanie materiałów w pasie drogowym poza koroną drogi może się odbywać tylko za zgodą zarządu drogi w miejscach, które nie spowodują zagrożenia dla ruchu drogowego i pieszych.</w:t>
      </w:r>
    </w:p>
    <w:p w:rsidR="00CF6E23" w:rsidRPr="00372830" w:rsidRDefault="00CF6E23" w:rsidP="00BA70CA">
      <w:pPr>
        <w:pStyle w:val="0Tekst0"/>
        <w:pBdr>
          <w:bottom w:val="single" w:sz="4" w:space="1" w:color="auto"/>
        </w:pBdr>
      </w:pPr>
    </w:p>
    <w:sectPr w:rsidR="00CF6E23" w:rsidRPr="00372830" w:rsidSect="00AD559F">
      <w:headerReference w:type="even" r:id="rId16"/>
      <w:headerReference w:type="default" r:id="rId17"/>
      <w:footerReference w:type="even" r:id="rId18"/>
      <w:footerReference w:type="default" r:id="rId19"/>
      <w:footerReference w:type="first" r:id="rId20"/>
      <w:pgSz w:w="11907" w:h="16840" w:code="9"/>
      <w:pgMar w:top="1134" w:right="851" w:bottom="1304" w:left="851" w:header="567" w:footer="79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1BE" w:rsidRDefault="00FC41BE">
      <w:r>
        <w:separator/>
      </w:r>
    </w:p>
  </w:endnote>
  <w:endnote w:type="continuationSeparator" w:id="0">
    <w:p w:rsidR="00FC41BE" w:rsidRDefault="00FC4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Mistral">
    <w:panose1 w:val="03090702030407020403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9B" w:rsidRDefault="00083BF2">
    <w:pPr>
      <w:pStyle w:val="Stopka"/>
      <w:jc w:val="left"/>
    </w:pPr>
    <w:r>
      <w:rPr>
        <w:rStyle w:val="Numerstrony"/>
      </w:rPr>
      <w:fldChar w:fldCharType="begin"/>
    </w:r>
    <w:r w:rsidR="0003779B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A23579">
      <w:rPr>
        <w:rStyle w:val="Numerstrony"/>
        <w:noProof/>
      </w:rPr>
      <w:t>17</w:t>
    </w:r>
    <w:r>
      <w:rPr>
        <w:rStyle w:val="Numerstrony"/>
      </w:rPr>
      <w:fldChar w:fldCharType="end"/>
    </w:r>
    <w:r w:rsidR="0003779B">
      <w:tab/>
    </w:r>
    <w:r w:rsidR="0003779B">
      <w:tab/>
    </w:r>
    <w:r w:rsidR="0003779B">
      <w:rPr>
        <w:rFonts w:ascii="Mistral" w:hAnsi="Mistral"/>
        <w:i/>
        <w:sz w:val="24"/>
      </w:rPr>
      <w:t>Skarpa</w:t>
    </w:r>
    <w:r w:rsidR="0003779B">
      <w:rPr>
        <w:sz w:val="24"/>
      </w:rPr>
      <w:t xml:space="preserve"> </w:t>
    </w:r>
    <w:r w:rsidR="0003779B">
      <w:t xml:space="preserve">  JAROSŁAW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9B" w:rsidRDefault="0003779B" w:rsidP="00943DD6">
    <w:pPr>
      <w:pStyle w:val="Stopka"/>
      <w:tabs>
        <w:tab w:val="right" w:pos="9639"/>
        <w:tab w:val="right" w:pos="15735"/>
      </w:tabs>
      <w:jc w:val="left"/>
    </w:pPr>
    <w:r w:rsidRPr="00403019">
      <w:rPr>
        <w:rFonts w:ascii="Mistral" w:hAnsi="Mistral"/>
        <w:i/>
        <w:color w:val="00B050"/>
        <w:sz w:val="24"/>
      </w:rPr>
      <w:t>Skarpa</w:t>
    </w:r>
    <w:r>
      <w:rPr>
        <w:sz w:val="24"/>
      </w:rPr>
      <w:t xml:space="preserve"> </w:t>
    </w:r>
    <w:r>
      <w:t xml:space="preserve"> JAROSŁAW</w:t>
    </w:r>
    <w:r>
      <w:tab/>
    </w:r>
    <w:r w:rsidR="00083BF2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083BF2">
      <w:rPr>
        <w:rStyle w:val="Numerstrony"/>
      </w:rPr>
      <w:fldChar w:fldCharType="separate"/>
    </w:r>
    <w:r w:rsidR="00CF6E23">
      <w:rPr>
        <w:rStyle w:val="Numerstrony"/>
        <w:noProof/>
      </w:rPr>
      <w:t>4</w:t>
    </w:r>
    <w:r w:rsidR="00083BF2">
      <w:rPr>
        <w:rStyle w:val="Numerstrony"/>
      </w:rPr>
      <w:fldChar w:fldCharType="end"/>
    </w:r>
    <w:r>
      <w:tab/>
    </w:r>
    <w:r w:rsidR="00083BF2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083BF2">
      <w:rPr>
        <w:rStyle w:val="Numerstrony"/>
      </w:rPr>
      <w:fldChar w:fldCharType="separate"/>
    </w:r>
    <w:r w:rsidR="00CF6E23">
      <w:rPr>
        <w:rStyle w:val="Numerstrony"/>
        <w:noProof/>
      </w:rPr>
      <w:t>4</w:t>
    </w:r>
    <w:r w:rsidR="00083BF2">
      <w:rPr>
        <w:rStyle w:val="Numerstrony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9B" w:rsidRPr="0085540F" w:rsidRDefault="008720B6" w:rsidP="00274491">
    <w:pPr>
      <w:pStyle w:val="Stopka"/>
      <w:jc w:val="center"/>
    </w:pPr>
    <w:r>
      <w:t xml:space="preserve">RADYMNO , marzec 2015 </w:t>
    </w:r>
    <w:r w:rsidR="0003779B">
      <w:t>r.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9B" w:rsidRDefault="0003779B" w:rsidP="00274491">
    <w:pPr>
      <w:pStyle w:val="Stopka"/>
      <w:tabs>
        <w:tab w:val="right" w:pos="9639"/>
      </w:tabs>
      <w:jc w:val="left"/>
    </w:pPr>
    <w:r>
      <w:tab/>
    </w:r>
    <w:r w:rsidR="00083BF2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083BF2">
      <w:rPr>
        <w:rStyle w:val="Numerstrony"/>
      </w:rPr>
      <w:fldChar w:fldCharType="separate"/>
    </w:r>
    <w:r w:rsidR="00B2786F">
      <w:rPr>
        <w:rStyle w:val="Numerstrony"/>
        <w:noProof/>
      </w:rPr>
      <w:t>2</w:t>
    </w:r>
    <w:r w:rsidR="00083BF2">
      <w:rPr>
        <w:rStyle w:val="Numerstrony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85" w:rsidRPr="00317DCF" w:rsidRDefault="00083BF2" w:rsidP="00CF4490">
    <w:pPr>
      <w:pStyle w:val="Stopka"/>
      <w:tabs>
        <w:tab w:val="right" w:pos="9638"/>
      </w:tabs>
      <w:jc w:val="left"/>
    </w:pPr>
    <w:r w:rsidRPr="00317DCF">
      <w:rPr>
        <w:rStyle w:val="Numerstrony"/>
      </w:rPr>
      <w:fldChar w:fldCharType="begin"/>
    </w:r>
    <w:r w:rsidR="0082714B" w:rsidRPr="00317DCF">
      <w:rPr>
        <w:rStyle w:val="Numerstrony"/>
      </w:rPr>
      <w:instrText xml:space="preserve"> PAGE </w:instrText>
    </w:r>
    <w:r w:rsidRPr="00317DCF">
      <w:rPr>
        <w:rStyle w:val="Numerstrony"/>
      </w:rPr>
      <w:fldChar w:fldCharType="separate"/>
    </w:r>
    <w:r w:rsidR="0082714B">
      <w:rPr>
        <w:rStyle w:val="Numerstrony"/>
        <w:noProof/>
      </w:rPr>
      <w:t>6</w:t>
    </w:r>
    <w:r w:rsidRPr="00317DCF">
      <w:rPr>
        <w:rStyle w:val="Numerstrony"/>
      </w:rPr>
      <w:fldChar w:fldCharType="end"/>
    </w:r>
    <w:r w:rsidR="0082714B" w:rsidRPr="00317DCF">
      <w:tab/>
    </w:r>
    <w:r w:rsidR="0082714B" w:rsidRPr="00317DCF">
      <w:rPr>
        <w:rFonts w:ascii="Mistral" w:hAnsi="Mistral"/>
        <w:color w:val="008000"/>
        <w:sz w:val="24"/>
        <w:szCs w:val="24"/>
      </w:rPr>
      <w:t>Skarpa</w:t>
    </w:r>
    <w:r w:rsidR="0082714B" w:rsidRPr="00317DCF">
      <w:t xml:space="preserve"> </w:t>
    </w:r>
    <w:r w:rsidR="0082714B" w:rsidRPr="00317DCF">
      <w:rPr>
        <w:sz w:val="20"/>
      </w:rPr>
      <w:t>Jarosław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85" w:rsidRPr="00317DCF" w:rsidRDefault="0082714B" w:rsidP="00CF4490">
    <w:pPr>
      <w:pStyle w:val="Stopka"/>
      <w:tabs>
        <w:tab w:val="right" w:pos="9639"/>
      </w:tabs>
      <w:jc w:val="left"/>
    </w:pPr>
    <w:r w:rsidRPr="00317DCF">
      <w:tab/>
    </w:r>
    <w:r w:rsidR="00083BF2" w:rsidRPr="00317DCF">
      <w:rPr>
        <w:rStyle w:val="Numerstrony"/>
      </w:rPr>
      <w:fldChar w:fldCharType="begin"/>
    </w:r>
    <w:r w:rsidRPr="00317DCF">
      <w:rPr>
        <w:rStyle w:val="Numerstrony"/>
      </w:rPr>
      <w:instrText xml:space="preserve"> PAGE </w:instrText>
    </w:r>
    <w:r w:rsidR="00083BF2" w:rsidRPr="00317DCF">
      <w:rPr>
        <w:rStyle w:val="Numerstrony"/>
      </w:rPr>
      <w:fldChar w:fldCharType="separate"/>
    </w:r>
    <w:r w:rsidR="00B2786F">
      <w:rPr>
        <w:rStyle w:val="Numerstrony"/>
        <w:noProof/>
      </w:rPr>
      <w:t>5</w:t>
    </w:r>
    <w:r w:rsidR="00083BF2" w:rsidRPr="00317DCF">
      <w:rPr>
        <w:rStyle w:val="Numerstrony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85" w:rsidRPr="00317DCF" w:rsidRDefault="0082714B" w:rsidP="00CF4490">
    <w:pPr>
      <w:pStyle w:val="Stopka"/>
      <w:tabs>
        <w:tab w:val="right" w:pos="9639"/>
      </w:tabs>
      <w:jc w:val="left"/>
    </w:pPr>
    <w:r w:rsidRPr="00317DCF">
      <w:tab/>
    </w:r>
    <w:r w:rsidR="00083BF2" w:rsidRPr="00317DCF">
      <w:rPr>
        <w:rStyle w:val="Numerstrony"/>
      </w:rPr>
      <w:fldChar w:fldCharType="begin"/>
    </w:r>
    <w:r w:rsidRPr="00317DCF">
      <w:rPr>
        <w:rStyle w:val="Numerstrony"/>
      </w:rPr>
      <w:instrText xml:space="preserve"> PAGE </w:instrText>
    </w:r>
    <w:r w:rsidR="00083BF2" w:rsidRPr="00317DCF">
      <w:rPr>
        <w:rStyle w:val="Numerstrony"/>
      </w:rPr>
      <w:fldChar w:fldCharType="separate"/>
    </w:r>
    <w:r w:rsidR="00B2786F">
      <w:rPr>
        <w:rStyle w:val="Numerstrony"/>
        <w:noProof/>
      </w:rPr>
      <w:t>3</w:t>
    </w:r>
    <w:r w:rsidR="00083BF2" w:rsidRPr="00317DCF"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1BE" w:rsidRDefault="00FC41BE">
      <w:r>
        <w:separator/>
      </w:r>
    </w:p>
  </w:footnote>
  <w:footnote w:type="continuationSeparator" w:id="0">
    <w:p w:rsidR="00FC41BE" w:rsidRDefault="00FC41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9B" w:rsidRDefault="0003779B">
    <w:pPr>
      <w:pStyle w:val="Nagwek"/>
      <w:pBdr>
        <w:bottom w:val="single" w:sz="4" w:space="1" w:color="auto"/>
      </w:pBdr>
    </w:pPr>
    <w:r>
      <w:t>D-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9B" w:rsidRPr="0033394E" w:rsidRDefault="0003779B">
    <w:pPr>
      <w:pStyle w:val="Nagwek"/>
      <w:p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pBdr>
      <w:shd w:val="clear" w:color="auto" w:fill="auto"/>
      <w:rPr>
        <w:sz w:val="1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9B" w:rsidRDefault="0003779B" w:rsidP="00F4336B">
    <w:pPr>
      <w:pStyle w:val="Nagwek"/>
      <w:tabs>
        <w:tab w:val="clear" w:pos="9923"/>
        <w:tab w:val="right" w:pos="9639"/>
      </w:tabs>
    </w:pPr>
    <w:r w:rsidRPr="00F4336B">
      <w:rPr>
        <w:rStyle w:val="Pogrubienie"/>
        <w:b w:val="0"/>
        <w:bCs w:val="0"/>
        <w:szCs w:val="36"/>
      </w:rPr>
      <w:t>budowa chodnika w m. Korzenica</w:t>
    </w:r>
    <w:r>
      <w:rPr>
        <w:szCs w:val="16"/>
      </w:rPr>
      <w:tab/>
      <w:t>Spis zawartości Projektu Budowlanego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9B" w:rsidRPr="008720B6" w:rsidRDefault="0003779B" w:rsidP="008720B6">
    <w:pPr>
      <w:pStyle w:val="Nagwek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85" w:rsidRDefault="0082714B">
    <w:pPr>
      <w:pStyle w:val="Nagwek"/>
    </w:pPr>
    <w:r>
      <w:t>D-01.01.01. Odtworzenie trasy i punktów wysokościowych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85" w:rsidRDefault="0082714B" w:rsidP="00CF6E23">
    <w:pPr>
      <w:pStyle w:val="Nagwek"/>
      <w:tabs>
        <w:tab w:val="clear" w:pos="9923"/>
        <w:tab w:val="right" w:pos="9639"/>
      </w:tabs>
    </w:pPr>
    <w:r>
      <w:rPr>
        <w:szCs w:val="16"/>
      </w:rPr>
      <w:tab/>
      <w:t>Informacja bioz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928CA4CE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CFF2EDA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398612A6"/>
    <w:lvl w:ilvl="0">
      <w:start w:val="1"/>
      <w:numFmt w:val="decimal"/>
      <w:pStyle w:val="Nagwek1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-397" w:firstLine="397"/>
      </w:pPr>
      <w:rPr>
        <w:rFonts w:hint="default"/>
      </w:rPr>
    </w:lvl>
  </w:abstractNum>
  <w:abstractNum w:abstractNumId="3">
    <w:nsid w:val="FFFFFFFE"/>
    <w:multiLevelType w:val="singleLevel"/>
    <w:tmpl w:val="BE7C4D1A"/>
    <w:lvl w:ilvl="0">
      <w:numFmt w:val="decimal"/>
      <w:pStyle w:val="Listapunktowana"/>
      <w:lvlText w:val="*"/>
      <w:lvlJc w:val="left"/>
    </w:lvl>
  </w:abstractNum>
  <w:abstractNum w:abstractNumId="4">
    <w:nsid w:val="0ECD72D4"/>
    <w:multiLevelType w:val="hybridMultilevel"/>
    <w:tmpl w:val="06CE8CC4"/>
    <w:lvl w:ilvl="0" w:tplc="B9F8F4CE">
      <w:start w:val="1"/>
      <w:numFmt w:val="upperLetter"/>
      <w:pStyle w:val="StylA2ArialBlack20pt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FA07F8"/>
    <w:multiLevelType w:val="hybridMultilevel"/>
    <w:tmpl w:val="9C4449D2"/>
    <w:lvl w:ilvl="0" w:tplc="B2DADD4C">
      <w:start w:val="1"/>
      <w:numFmt w:val="lowerLetter"/>
      <w:pStyle w:val="Listanumerowana2"/>
      <w:lvlText w:val="(%1)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2007" w:hanging="360"/>
      </w:pPr>
    </w:lvl>
    <w:lvl w:ilvl="2" w:tplc="04150005" w:tentative="1">
      <w:start w:val="1"/>
      <w:numFmt w:val="lowerRoman"/>
      <w:lvlText w:val="%3."/>
      <w:lvlJc w:val="right"/>
      <w:pPr>
        <w:ind w:left="2727" w:hanging="180"/>
      </w:pPr>
    </w:lvl>
    <w:lvl w:ilvl="3" w:tplc="04150001" w:tentative="1">
      <w:start w:val="1"/>
      <w:numFmt w:val="decimal"/>
      <w:lvlText w:val="%4."/>
      <w:lvlJc w:val="left"/>
      <w:pPr>
        <w:ind w:left="3447" w:hanging="360"/>
      </w:pPr>
    </w:lvl>
    <w:lvl w:ilvl="4" w:tplc="04150003" w:tentative="1">
      <w:start w:val="1"/>
      <w:numFmt w:val="lowerLetter"/>
      <w:lvlText w:val="%5."/>
      <w:lvlJc w:val="left"/>
      <w:pPr>
        <w:ind w:left="4167" w:hanging="360"/>
      </w:pPr>
    </w:lvl>
    <w:lvl w:ilvl="5" w:tplc="04150005" w:tentative="1">
      <w:start w:val="1"/>
      <w:numFmt w:val="lowerRoman"/>
      <w:lvlText w:val="%6."/>
      <w:lvlJc w:val="right"/>
      <w:pPr>
        <w:ind w:left="4887" w:hanging="180"/>
      </w:pPr>
    </w:lvl>
    <w:lvl w:ilvl="6" w:tplc="04150001" w:tentative="1">
      <w:start w:val="1"/>
      <w:numFmt w:val="decimal"/>
      <w:lvlText w:val="%7."/>
      <w:lvlJc w:val="left"/>
      <w:pPr>
        <w:ind w:left="5607" w:hanging="360"/>
      </w:pPr>
    </w:lvl>
    <w:lvl w:ilvl="7" w:tplc="04150003" w:tentative="1">
      <w:start w:val="1"/>
      <w:numFmt w:val="lowerLetter"/>
      <w:lvlText w:val="%8."/>
      <w:lvlJc w:val="left"/>
      <w:pPr>
        <w:ind w:left="6327" w:hanging="360"/>
      </w:pPr>
    </w:lvl>
    <w:lvl w:ilvl="8" w:tplc="0415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23E7E4F"/>
    <w:multiLevelType w:val="hybridMultilevel"/>
    <w:tmpl w:val="0AA6BEAC"/>
    <w:lvl w:ilvl="0" w:tplc="5C28D61A">
      <w:start w:val="1"/>
      <w:numFmt w:val="decimal"/>
      <w:pStyle w:val="Legenda"/>
      <w:lvlText w:val="Tabela %1."/>
      <w:lvlJc w:val="left"/>
      <w:pPr>
        <w:tabs>
          <w:tab w:val="num" w:pos="1854"/>
        </w:tabs>
        <w:ind w:left="1854" w:hanging="1854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B53D89"/>
    <w:multiLevelType w:val="hybridMultilevel"/>
    <w:tmpl w:val="C7F480D0"/>
    <w:lvl w:ilvl="0" w:tplc="C934475C">
      <w:start w:val="1"/>
      <w:numFmt w:val="decimal"/>
      <w:pStyle w:val="Tabela"/>
      <w:lvlText w:val="Tablica 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B01B2"/>
    <w:multiLevelType w:val="hybridMultilevel"/>
    <w:tmpl w:val="72B89DEA"/>
    <w:lvl w:ilvl="0" w:tplc="EF24CE6A">
      <w:start w:val="1"/>
      <w:numFmt w:val="bullet"/>
      <w:lvlText w:val="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6F432D"/>
    <w:multiLevelType w:val="hybridMultilevel"/>
    <w:tmpl w:val="1EF27200"/>
    <w:lvl w:ilvl="0" w:tplc="823CBFD8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125" w:hanging="360"/>
      </w:pPr>
    </w:lvl>
    <w:lvl w:ilvl="2" w:tplc="04150005" w:tentative="1">
      <w:start w:val="1"/>
      <w:numFmt w:val="lowerRoman"/>
      <w:lvlText w:val="%3."/>
      <w:lvlJc w:val="right"/>
      <w:pPr>
        <w:ind w:left="1845" w:hanging="180"/>
      </w:pPr>
    </w:lvl>
    <w:lvl w:ilvl="3" w:tplc="04150001" w:tentative="1">
      <w:start w:val="1"/>
      <w:numFmt w:val="decimal"/>
      <w:lvlText w:val="%4."/>
      <w:lvlJc w:val="left"/>
      <w:pPr>
        <w:ind w:left="2565" w:hanging="360"/>
      </w:pPr>
    </w:lvl>
    <w:lvl w:ilvl="4" w:tplc="04150003" w:tentative="1">
      <w:start w:val="1"/>
      <w:numFmt w:val="lowerLetter"/>
      <w:lvlText w:val="%5."/>
      <w:lvlJc w:val="left"/>
      <w:pPr>
        <w:ind w:left="3285" w:hanging="360"/>
      </w:pPr>
    </w:lvl>
    <w:lvl w:ilvl="5" w:tplc="04150005" w:tentative="1">
      <w:start w:val="1"/>
      <w:numFmt w:val="lowerRoman"/>
      <w:lvlText w:val="%6."/>
      <w:lvlJc w:val="right"/>
      <w:pPr>
        <w:ind w:left="4005" w:hanging="180"/>
      </w:pPr>
    </w:lvl>
    <w:lvl w:ilvl="6" w:tplc="04150001" w:tentative="1">
      <w:start w:val="1"/>
      <w:numFmt w:val="decimal"/>
      <w:lvlText w:val="%7."/>
      <w:lvlJc w:val="left"/>
      <w:pPr>
        <w:ind w:left="4725" w:hanging="360"/>
      </w:pPr>
    </w:lvl>
    <w:lvl w:ilvl="7" w:tplc="04150003" w:tentative="1">
      <w:start w:val="1"/>
      <w:numFmt w:val="lowerLetter"/>
      <w:lvlText w:val="%8."/>
      <w:lvlJc w:val="left"/>
      <w:pPr>
        <w:ind w:left="5445" w:hanging="360"/>
      </w:pPr>
    </w:lvl>
    <w:lvl w:ilvl="8" w:tplc="04150005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99D4093"/>
    <w:multiLevelType w:val="singleLevel"/>
    <w:tmpl w:val="A8B005A6"/>
    <w:lvl w:ilvl="0">
      <w:start w:val="1"/>
      <w:numFmt w:val="decimal"/>
      <w:pStyle w:val="Listanumerowana3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</w:abstractNum>
  <w:abstractNum w:abstractNumId="11">
    <w:nsid w:val="5F797A75"/>
    <w:multiLevelType w:val="singleLevel"/>
    <w:tmpl w:val="EC401038"/>
    <w:lvl w:ilvl="0">
      <w:start w:val="1"/>
      <w:numFmt w:val="decimal"/>
      <w:pStyle w:val="Listanumerowana"/>
      <w:lvlText w:val="[%1]"/>
      <w:legacy w:legacy="1" w:legacySpace="170" w:legacyIndent="454"/>
      <w:lvlJc w:val="left"/>
      <w:pPr>
        <w:ind w:left="1174" w:hanging="454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3"/>
    <w:lvlOverride w:ilvl="0">
      <w:lvl w:ilvl="0">
        <w:start w:val="1"/>
        <w:numFmt w:val="bullet"/>
        <w:pStyle w:val="Listapunktowana"/>
        <w:lvlText w:val=""/>
        <w:legacy w:legacy="1" w:legacySpace="0" w:legacyIndent="360"/>
        <w:lvlJc w:val="left"/>
        <w:pPr>
          <w:ind w:left="2129" w:hanging="360"/>
        </w:pPr>
        <w:rPr>
          <w:rFonts w:ascii="Symbol" w:hAnsi="Symbol" w:hint="default"/>
          <w:sz w:val="22"/>
        </w:rPr>
      </w:lvl>
    </w:lvlOverride>
  </w:num>
  <w:num w:numId="5">
    <w:abstractNumId w:val="11"/>
  </w:num>
  <w:num w:numId="6">
    <w:abstractNumId w:val="2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1"/>
  </w:num>
  <w:num w:numId="14">
    <w:abstractNumId w:val="0"/>
  </w:num>
  <w:num w:numId="15">
    <w:abstractNumId w:val="4"/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10"/>
    <w:lvlOverride w:ilvl="0">
      <w:startOverride w:val="1"/>
    </w:lvlOverride>
  </w:num>
  <w:num w:numId="19">
    <w:abstractNumId w:val="10"/>
    <w:lvlOverride w:ilvl="0">
      <w:startOverride w:val="1"/>
    </w:lvlOverride>
  </w:num>
  <w:num w:numId="20">
    <w:abstractNumId w:val="10"/>
    <w:lvlOverride w:ilvl="0">
      <w:startOverride w:val="1"/>
    </w:lvlOverride>
  </w:num>
  <w:num w:numId="21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activeWritingStyle w:appName="MSWord" w:lang="pl-PL" w:vendorID="12" w:dllVersion="512" w:checkStyle="1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576A3"/>
    <w:rsid w:val="00004F32"/>
    <w:rsid w:val="000052DD"/>
    <w:rsid w:val="000078C0"/>
    <w:rsid w:val="000141A6"/>
    <w:rsid w:val="000158FA"/>
    <w:rsid w:val="00015913"/>
    <w:rsid w:val="00015EDC"/>
    <w:rsid w:val="00016FAB"/>
    <w:rsid w:val="00017A4F"/>
    <w:rsid w:val="000209FC"/>
    <w:rsid w:val="00020E8C"/>
    <w:rsid w:val="000233AC"/>
    <w:rsid w:val="00024630"/>
    <w:rsid w:val="00027180"/>
    <w:rsid w:val="00027417"/>
    <w:rsid w:val="00027828"/>
    <w:rsid w:val="00027DD9"/>
    <w:rsid w:val="0003043C"/>
    <w:rsid w:val="00032513"/>
    <w:rsid w:val="00034E65"/>
    <w:rsid w:val="0003779B"/>
    <w:rsid w:val="00040666"/>
    <w:rsid w:val="00041F2C"/>
    <w:rsid w:val="00042D22"/>
    <w:rsid w:val="00043E1D"/>
    <w:rsid w:val="00061894"/>
    <w:rsid w:val="00070E42"/>
    <w:rsid w:val="00071AA0"/>
    <w:rsid w:val="00071CB8"/>
    <w:rsid w:val="000830FA"/>
    <w:rsid w:val="00083970"/>
    <w:rsid w:val="00083BF2"/>
    <w:rsid w:val="00087EDB"/>
    <w:rsid w:val="00094656"/>
    <w:rsid w:val="00096E7A"/>
    <w:rsid w:val="000B3EE5"/>
    <w:rsid w:val="000B4491"/>
    <w:rsid w:val="000B5961"/>
    <w:rsid w:val="000B6C93"/>
    <w:rsid w:val="000B74AA"/>
    <w:rsid w:val="000C0EFF"/>
    <w:rsid w:val="000C13CA"/>
    <w:rsid w:val="000C2C2F"/>
    <w:rsid w:val="000C6FC2"/>
    <w:rsid w:val="000D355B"/>
    <w:rsid w:val="000D6BDF"/>
    <w:rsid w:val="000D6D49"/>
    <w:rsid w:val="000D6DAA"/>
    <w:rsid w:val="000E1A22"/>
    <w:rsid w:val="000E7F88"/>
    <w:rsid w:val="000F12C0"/>
    <w:rsid w:val="00104EDE"/>
    <w:rsid w:val="00106DD4"/>
    <w:rsid w:val="00112312"/>
    <w:rsid w:val="00113F4C"/>
    <w:rsid w:val="00116558"/>
    <w:rsid w:val="00116821"/>
    <w:rsid w:val="00116B5F"/>
    <w:rsid w:val="0012021C"/>
    <w:rsid w:val="0012161F"/>
    <w:rsid w:val="0012247A"/>
    <w:rsid w:val="0012427A"/>
    <w:rsid w:val="00134950"/>
    <w:rsid w:val="00137296"/>
    <w:rsid w:val="001376F3"/>
    <w:rsid w:val="00143446"/>
    <w:rsid w:val="00143E74"/>
    <w:rsid w:val="00145CB9"/>
    <w:rsid w:val="00146742"/>
    <w:rsid w:val="00156B48"/>
    <w:rsid w:val="0016215C"/>
    <w:rsid w:val="001625F4"/>
    <w:rsid w:val="001643DA"/>
    <w:rsid w:val="00164847"/>
    <w:rsid w:val="00164AB9"/>
    <w:rsid w:val="00170DDB"/>
    <w:rsid w:val="00171E17"/>
    <w:rsid w:val="0017711E"/>
    <w:rsid w:val="00177E2E"/>
    <w:rsid w:val="00186C1A"/>
    <w:rsid w:val="00192046"/>
    <w:rsid w:val="00194DBF"/>
    <w:rsid w:val="00195F44"/>
    <w:rsid w:val="001C0445"/>
    <w:rsid w:val="001C0EE1"/>
    <w:rsid w:val="001C352F"/>
    <w:rsid w:val="001C4710"/>
    <w:rsid w:val="001C78E7"/>
    <w:rsid w:val="001D0873"/>
    <w:rsid w:val="001D316F"/>
    <w:rsid w:val="001D52F6"/>
    <w:rsid w:val="001D54C9"/>
    <w:rsid w:val="001E07C2"/>
    <w:rsid w:val="001E5467"/>
    <w:rsid w:val="001F2139"/>
    <w:rsid w:val="001F3DDD"/>
    <w:rsid w:val="001F76D9"/>
    <w:rsid w:val="00202B21"/>
    <w:rsid w:val="0020489D"/>
    <w:rsid w:val="0020798E"/>
    <w:rsid w:val="0021001F"/>
    <w:rsid w:val="00210CDA"/>
    <w:rsid w:val="002262E1"/>
    <w:rsid w:val="0023061B"/>
    <w:rsid w:val="00231F78"/>
    <w:rsid w:val="00236BF6"/>
    <w:rsid w:val="00236F62"/>
    <w:rsid w:val="00243CA6"/>
    <w:rsid w:val="00247AD2"/>
    <w:rsid w:val="00252F72"/>
    <w:rsid w:val="0025524A"/>
    <w:rsid w:val="00255A4C"/>
    <w:rsid w:val="00261F4A"/>
    <w:rsid w:val="00262330"/>
    <w:rsid w:val="00262DEB"/>
    <w:rsid w:val="00267063"/>
    <w:rsid w:val="00272765"/>
    <w:rsid w:val="0027385E"/>
    <w:rsid w:val="00274491"/>
    <w:rsid w:val="002778B0"/>
    <w:rsid w:val="00277D9B"/>
    <w:rsid w:val="00284200"/>
    <w:rsid w:val="002846DA"/>
    <w:rsid w:val="002848DD"/>
    <w:rsid w:val="00287B82"/>
    <w:rsid w:val="00291834"/>
    <w:rsid w:val="00292558"/>
    <w:rsid w:val="00292AE6"/>
    <w:rsid w:val="00295F3A"/>
    <w:rsid w:val="002979AF"/>
    <w:rsid w:val="00297F40"/>
    <w:rsid w:val="002A2544"/>
    <w:rsid w:val="002A405C"/>
    <w:rsid w:val="002B1D7F"/>
    <w:rsid w:val="002B215E"/>
    <w:rsid w:val="002C272F"/>
    <w:rsid w:val="002C2EA7"/>
    <w:rsid w:val="002C5A9B"/>
    <w:rsid w:val="002C5F2C"/>
    <w:rsid w:val="002D6919"/>
    <w:rsid w:val="002E09D9"/>
    <w:rsid w:val="002E113E"/>
    <w:rsid w:val="002E4F25"/>
    <w:rsid w:val="002F0130"/>
    <w:rsid w:val="002F041F"/>
    <w:rsid w:val="002F1D3B"/>
    <w:rsid w:val="00300DE0"/>
    <w:rsid w:val="0030318B"/>
    <w:rsid w:val="003031D1"/>
    <w:rsid w:val="00314D9A"/>
    <w:rsid w:val="00317DCF"/>
    <w:rsid w:val="00321F4C"/>
    <w:rsid w:val="00323381"/>
    <w:rsid w:val="00332786"/>
    <w:rsid w:val="00334E98"/>
    <w:rsid w:val="0033516C"/>
    <w:rsid w:val="00340F2F"/>
    <w:rsid w:val="003410CD"/>
    <w:rsid w:val="003516D2"/>
    <w:rsid w:val="003576A3"/>
    <w:rsid w:val="003616B0"/>
    <w:rsid w:val="00363AA5"/>
    <w:rsid w:val="0036438F"/>
    <w:rsid w:val="003652F9"/>
    <w:rsid w:val="00367328"/>
    <w:rsid w:val="003673FC"/>
    <w:rsid w:val="00370639"/>
    <w:rsid w:val="003720E8"/>
    <w:rsid w:val="00372917"/>
    <w:rsid w:val="003736F2"/>
    <w:rsid w:val="00375C00"/>
    <w:rsid w:val="00375DE4"/>
    <w:rsid w:val="0038177E"/>
    <w:rsid w:val="0038320B"/>
    <w:rsid w:val="00392F8F"/>
    <w:rsid w:val="00393331"/>
    <w:rsid w:val="003951F8"/>
    <w:rsid w:val="00395F8F"/>
    <w:rsid w:val="003968CC"/>
    <w:rsid w:val="003A07F0"/>
    <w:rsid w:val="003A5815"/>
    <w:rsid w:val="003B34E4"/>
    <w:rsid w:val="003B68CD"/>
    <w:rsid w:val="003C1859"/>
    <w:rsid w:val="003C3B66"/>
    <w:rsid w:val="003C798D"/>
    <w:rsid w:val="003D0E24"/>
    <w:rsid w:val="003D3982"/>
    <w:rsid w:val="003D776A"/>
    <w:rsid w:val="003D7AD0"/>
    <w:rsid w:val="003D7FAE"/>
    <w:rsid w:val="003F212E"/>
    <w:rsid w:val="003F3CB9"/>
    <w:rsid w:val="004123A6"/>
    <w:rsid w:val="0041427A"/>
    <w:rsid w:val="00416550"/>
    <w:rsid w:val="004237B0"/>
    <w:rsid w:val="00425EB0"/>
    <w:rsid w:val="004504C8"/>
    <w:rsid w:val="00451B5A"/>
    <w:rsid w:val="00453045"/>
    <w:rsid w:val="00453462"/>
    <w:rsid w:val="00454517"/>
    <w:rsid w:val="00460A0C"/>
    <w:rsid w:val="00463330"/>
    <w:rsid w:val="00465A09"/>
    <w:rsid w:val="00471C17"/>
    <w:rsid w:val="00473A98"/>
    <w:rsid w:val="00474A96"/>
    <w:rsid w:val="00476805"/>
    <w:rsid w:val="00476C32"/>
    <w:rsid w:val="00477277"/>
    <w:rsid w:val="004809DA"/>
    <w:rsid w:val="00480A0B"/>
    <w:rsid w:val="00481422"/>
    <w:rsid w:val="004831CB"/>
    <w:rsid w:val="00485266"/>
    <w:rsid w:val="00493622"/>
    <w:rsid w:val="004937B1"/>
    <w:rsid w:val="00495BE8"/>
    <w:rsid w:val="004A4AE0"/>
    <w:rsid w:val="004B01DD"/>
    <w:rsid w:val="004B0C8F"/>
    <w:rsid w:val="004B4591"/>
    <w:rsid w:val="004B69FD"/>
    <w:rsid w:val="004B7A25"/>
    <w:rsid w:val="004C247F"/>
    <w:rsid w:val="004D0426"/>
    <w:rsid w:val="004D498C"/>
    <w:rsid w:val="004D5EDE"/>
    <w:rsid w:val="004E26BC"/>
    <w:rsid w:val="004F1B1F"/>
    <w:rsid w:val="004F696C"/>
    <w:rsid w:val="00500236"/>
    <w:rsid w:val="00503981"/>
    <w:rsid w:val="00503BEB"/>
    <w:rsid w:val="00504C88"/>
    <w:rsid w:val="005123D1"/>
    <w:rsid w:val="005133BA"/>
    <w:rsid w:val="005146B6"/>
    <w:rsid w:val="005156F5"/>
    <w:rsid w:val="005159D9"/>
    <w:rsid w:val="005168EB"/>
    <w:rsid w:val="0052131B"/>
    <w:rsid w:val="00523009"/>
    <w:rsid w:val="00527000"/>
    <w:rsid w:val="00527B1E"/>
    <w:rsid w:val="0053058C"/>
    <w:rsid w:val="00530A50"/>
    <w:rsid w:val="00530E16"/>
    <w:rsid w:val="00532F92"/>
    <w:rsid w:val="0053338A"/>
    <w:rsid w:val="00533831"/>
    <w:rsid w:val="005340C7"/>
    <w:rsid w:val="00535DB0"/>
    <w:rsid w:val="00540331"/>
    <w:rsid w:val="00542341"/>
    <w:rsid w:val="0054731B"/>
    <w:rsid w:val="00547FD5"/>
    <w:rsid w:val="00554757"/>
    <w:rsid w:val="005601C8"/>
    <w:rsid w:val="00561CAE"/>
    <w:rsid w:val="00565036"/>
    <w:rsid w:val="005666EE"/>
    <w:rsid w:val="00567783"/>
    <w:rsid w:val="005760C1"/>
    <w:rsid w:val="00581577"/>
    <w:rsid w:val="00584EDD"/>
    <w:rsid w:val="005858CF"/>
    <w:rsid w:val="00586315"/>
    <w:rsid w:val="00590EAD"/>
    <w:rsid w:val="0059248E"/>
    <w:rsid w:val="005A1F53"/>
    <w:rsid w:val="005A206A"/>
    <w:rsid w:val="005A68BB"/>
    <w:rsid w:val="005B3A50"/>
    <w:rsid w:val="005B500F"/>
    <w:rsid w:val="005B5817"/>
    <w:rsid w:val="005B741B"/>
    <w:rsid w:val="005C24D5"/>
    <w:rsid w:val="005C5470"/>
    <w:rsid w:val="005C572C"/>
    <w:rsid w:val="005C7536"/>
    <w:rsid w:val="005D14FB"/>
    <w:rsid w:val="005D15AB"/>
    <w:rsid w:val="005D1AF4"/>
    <w:rsid w:val="005D5375"/>
    <w:rsid w:val="005D7044"/>
    <w:rsid w:val="005E27F7"/>
    <w:rsid w:val="005E288C"/>
    <w:rsid w:val="005E34FA"/>
    <w:rsid w:val="005E41AF"/>
    <w:rsid w:val="005E459B"/>
    <w:rsid w:val="005E52E8"/>
    <w:rsid w:val="005E654D"/>
    <w:rsid w:val="005E7FC4"/>
    <w:rsid w:val="005F61E8"/>
    <w:rsid w:val="006012F7"/>
    <w:rsid w:val="0060149A"/>
    <w:rsid w:val="00603682"/>
    <w:rsid w:val="00606ED5"/>
    <w:rsid w:val="00612418"/>
    <w:rsid w:val="00630C27"/>
    <w:rsid w:val="00631DB9"/>
    <w:rsid w:val="00632122"/>
    <w:rsid w:val="00633ECB"/>
    <w:rsid w:val="00636C57"/>
    <w:rsid w:val="0064125C"/>
    <w:rsid w:val="00652091"/>
    <w:rsid w:val="00652775"/>
    <w:rsid w:val="0065614B"/>
    <w:rsid w:val="00656199"/>
    <w:rsid w:val="00660868"/>
    <w:rsid w:val="00662051"/>
    <w:rsid w:val="0066720D"/>
    <w:rsid w:val="00667F07"/>
    <w:rsid w:val="00671BB8"/>
    <w:rsid w:val="00674D80"/>
    <w:rsid w:val="00677DC3"/>
    <w:rsid w:val="00680EFA"/>
    <w:rsid w:val="00685A87"/>
    <w:rsid w:val="0068665F"/>
    <w:rsid w:val="006900C1"/>
    <w:rsid w:val="00692AA0"/>
    <w:rsid w:val="006934AB"/>
    <w:rsid w:val="006947E1"/>
    <w:rsid w:val="0069652F"/>
    <w:rsid w:val="006A1929"/>
    <w:rsid w:val="006A3369"/>
    <w:rsid w:val="006A3858"/>
    <w:rsid w:val="006A4251"/>
    <w:rsid w:val="006A43B8"/>
    <w:rsid w:val="006B0573"/>
    <w:rsid w:val="006B171A"/>
    <w:rsid w:val="006B26B5"/>
    <w:rsid w:val="006B41FF"/>
    <w:rsid w:val="006B62F2"/>
    <w:rsid w:val="006C1C19"/>
    <w:rsid w:val="006C2C86"/>
    <w:rsid w:val="006C66B2"/>
    <w:rsid w:val="006D10AC"/>
    <w:rsid w:val="006D5FDE"/>
    <w:rsid w:val="006D6FCE"/>
    <w:rsid w:val="006E642B"/>
    <w:rsid w:val="006E7A11"/>
    <w:rsid w:val="006F1583"/>
    <w:rsid w:val="006F1CAB"/>
    <w:rsid w:val="006F2327"/>
    <w:rsid w:val="006F67E5"/>
    <w:rsid w:val="00700BC2"/>
    <w:rsid w:val="00704612"/>
    <w:rsid w:val="00706B3A"/>
    <w:rsid w:val="00707D28"/>
    <w:rsid w:val="00707DF4"/>
    <w:rsid w:val="007100AA"/>
    <w:rsid w:val="0071080B"/>
    <w:rsid w:val="00711CC5"/>
    <w:rsid w:val="00716276"/>
    <w:rsid w:val="007170A4"/>
    <w:rsid w:val="007207FD"/>
    <w:rsid w:val="00724907"/>
    <w:rsid w:val="00731A7C"/>
    <w:rsid w:val="00731A98"/>
    <w:rsid w:val="007349DB"/>
    <w:rsid w:val="007353A5"/>
    <w:rsid w:val="00742C74"/>
    <w:rsid w:val="00743B01"/>
    <w:rsid w:val="00744030"/>
    <w:rsid w:val="00746BBE"/>
    <w:rsid w:val="00752FE0"/>
    <w:rsid w:val="00755122"/>
    <w:rsid w:val="007552DE"/>
    <w:rsid w:val="00762E34"/>
    <w:rsid w:val="00773CC0"/>
    <w:rsid w:val="00780A35"/>
    <w:rsid w:val="00782707"/>
    <w:rsid w:val="00782C66"/>
    <w:rsid w:val="007919D9"/>
    <w:rsid w:val="007955F8"/>
    <w:rsid w:val="00796535"/>
    <w:rsid w:val="00797E6F"/>
    <w:rsid w:val="007A2D00"/>
    <w:rsid w:val="007A3E61"/>
    <w:rsid w:val="007B74B9"/>
    <w:rsid w:val="007B7B1E"/>
    <w:rsid w:val="007C1184"/>
    <w:rsid w:val="007C217D"/>
    <w:rsid w:val="007C21B7"/>
    <w:rsid w:val="007C3265"/>
    <w:rsid w:val="007C3627"/>
    <w:rsid w:val="007C67DB"/>
    <w:rsid w:val="007C764B"/>
    <w:rsid w:val="007D1177"/>
    <w:rsid w:val="007D5C90"/>
    <w:rsid w:val="007E67FD"/>
    <w:rsid w:val="007F36AD"/>
    <w:rsid w:val="007F5E2D"/>
    <w:rsid w:val="007F793E"/>
    <w:rsid w:val="007F7C3B"/>
    <w:rsid w:val="00800207"/>
    <w:rsid w:val="00801162"/>
    <w:rsid w:val="0080220A"/>
    <w:rsid w:val="00805FAF"/>
    <w:rsid w:val="00806B68"/>
    <w:rsid w:val="008105CC"/>
    <w:rsid w:val="0081177E"/>
    <w:rsid w:val="00812B40"/>
    <w:rsid w:val="0081482F"/>
    <w:rsid w:val="00814EAB"/>
    <w:rsid w:val="00820FBC"/>
    <w:rsid w:val="00822F28"/>
    <w:rsid w:val="00825306"/>
    <w:rsid w:val="0082714B"/>
    <w:rsid w:val="00830683"/>
    <w:rsid w:val="0083142A"/>
    <w:rsid w:val="00832F74"/>
    <w:rsid w:val="0083479F"/>
    <w:rsid w:val="00840847"/>
    <w:rsid w:val="0085133D"/>
    <w:rsid w:val="00855D45"/>
    <w:rsid w:val="00857A35"/>
    <w:rsid w:val="00857BB7"/>
    <w:rsid w:val="00857E1A"/>
    <w:rsid w:val="00860E71"/>
    <w:rsid w:val="00861EE6"/>
    <w:rsid w:val="00864ECF"/>
    <w:rsid w:val="00865E47"/>
    <w:rsid w:val="00866022"/>
    <w:rsid w:val="00866809"/>
    <w:rsid w:val="008706F8"/>
    <w:rsid w:val="00870DB7"/>
    <w:rsid w:val="008720B6"/>
    <w:rsid w:val="008723CC"/>
    <w:rsid w:val="0087696C"/>
    <w:rsid w:val="00886972"/>
    <w:rsid w:val="0088728D"/>
    <w:rsid w:val="008902E0"/>
    <w:rsid w:val="00890B54"/>
    <w:rsid w:val="00890D84"/>
    <w:rsid w:val="00891627"/>
    <w:rsid w:val="00892BE4"/>
    <w:rsid w:val="008944F9"/>
    <w:rsid w:val="008954AA"/>
    <w:rsid w:val="008963B3"/>
    <w:rsid w:val="00897018"/>
    <w:rsid w:val="00897426"/>
    <w:rsid w:val="008A0950"/>
    <w:rsid w:val="008A4F31"/>
    <w:rsid w:val="008A4FB0"/>
    <w:rsid w:val="008A5545"/>
    <w:rsid w:val="008A6712"/>
    <w:rsid w:val="008B1FC3"/>
    <w:rsid w:val="008B3B0A"/>
    <w:rsid w:val="008B3ED0"/>
    <w:rsid w:val="008B6966"/>
    <w:rsid w:val="008B6EB2"/>
    <w:rsid w:val="008C0BE7"/>
    <w:rsid w:val="008C1419"/>
    <w:rsid w:val="008C1B04"/>
    <w:rsid w:val="008C6539"/>
    <w:rsid w:val="008C72B3"/>
    <w:rsid w:val="008D2A05"/>
    <w:rsid w:val="008D3414"/>
    <w:rsid w:val="008D357D"/>
    <w:rsid w:val="008E0835"/>
    <w:rsid w:val="008E6AD8"/>
    <w:rsid w:val="008F2D53"/>
    <w:rsid w:val="008F3015"/>
    <w:rsid w:val="008F52CA"/>
    <w:rsid w:val="00901358"/>
    <w:rsid w:val="00901DA8"/>
    <w:rsid w:val="00906403"/>
    <w:rsid w:val="009071B5"/>
    <w:rsid w:val="00907A28"/>
    <w:rsid w:val="0091665E"/>
    <w:rsid w:val="0091736D"/>
    <w:rsid w:val="009240BF"/>
    <w:rsid w:val="00924C4E"/>
    <w:rsid w:val="0093448F"/>
    <w:rsid w:val="0093709C"/>
    <w:rsid w:val="00941F64"/>
    <w:rsid w:val="009436E6"/>
    <w:rsid w:val="00943DD6"/>
    <w:rsid w:val="00953409"/>
    <w:rsid w:val="00954366"/>
    <w:rsid w:val="00956AB6"/>
    <w:rsid w:val="0096070A"/>
    <w:rsid w:val="009637C4"/>
    <w:rsid w:val="0096493B"/>
    <w:rsid w:val="00965BFF"/>
    <w:rsid w:val="00965E06"/>
    <w:rsid w:val="00972A4C"/>
    <w:rsid w:val="00974CB8"/>
    <w:rsid w:val="009750D8"/>
    <w:rsid w:val="0097777E"/>
    <w:rsid w:val="009818EB"/>
    <w:rsid w:val="00987A3E"/>
    <w:rsid w:val="00996493"/>
    <w:rsid w:val="009A50B9"/>
    <w:rsid w:val="009B0932"/>
    <w:rsid w:val="009B183E"/>
    <w:rsid w:val="009B2757"/>
    <w:rsid w:val="009B579A"/>
    <w:rsid w:val="009B7F62"/>
    <w:rsid w:val="009C11DB"/>
    <w:rsid w:val="009D63B3"/>
    <w:rsid w:val="009D6C8F"/>
    <w:rsid w:val="009E349B"/>
    <w:rsid w:val="009E39EC"/>
    <w:rsid w:val="009E60AB"/>
    <w:rsid w:val="009F4822"/>
    <w:rsid w:val="009F6655"/>
    <w:rsid w:val="009F6AA9"/>
    <w:rsid w:val="00A032D0"/>
    <w:rsid w:val="00A0397B"/>
    <w:rsid w:val="00A03FA0"/>
    <w:rsid w:val="00A066B7"/>
    <w:rsid w:val="00A1130E"/>
    <w:rsid w:val="00A11378"/>
    <w:rsid w:val="00A11F7C"/>
    <w:rsid w:val="00A175F5"/>
    <w:rsid w:val="00A23579"/>
    <w:rsid w:val="00A23C70"/>
    <w:rsid w:val="00A25D42"/>
    <w:rsid w:val="00A26814"/>
    <w:rsid w:val="00A30300"/>
    <w:rsid w:val="00A36ACB"/>
    <w:rsid w:val="00A36C2E"/>
    <w:rsid w:val="00A4566E"/>
    <w:rsid w:val="00A56388"/>
    <w:rsid w:val="00A61768"/>
    <w:rsid w:val="00A61FC2"/>
    <w:rsid w:val="00A7216C"/>
    <w:rsid w:val="00A80764"/>
    <w:rsid w:val="00A80881"/>
    <w:rsid w:val="00A819A4"/>
    <w:rsid w:val="00A91249"/>
    <w:rsid w:val="00AA760C"/>
    <w:rsid w:val="00AB1203"/>
    <w:rsid w:val="00AB1E9A"/>
    <w:rsid w:val="00AB477F"/>
    <w:rsid w:val="00AC01A4"/>
    <w:rsid w:val="00AC19DF"/>
    <w:rsid w:val="00AC651A"/>
    <w:rsid w:val="00AC7A71"/>
    <w:rsid w:val="00AD259B"/>
    <w:rsid w:val="00AD2A91"/>
    <w:rsid w:val="00AD409A"/>
    <w:rsid w:val="00AF1F24"/>
    <w:rsid w:val="00AF3657"/>
    <w:rsid w:val="00AF717A"/>
    <w:rsid w:val="00AF7485"/>
    <w:rsid w:val="00B020C7"/>
    <w:rsid w:val="00B023BE"/>
    <w:rsid w:val="00B0683F"/>
    <w:rsid w:val="00B12583"/>
    <w:rsid w:val="00B15EC3"/>
    <w:rsid w:val="00B23AAF"/>
    <w:rsid w:val="00B23F42"/>
    <w:rsid w:val="00B2621E"/>
    <w:rsid w:val="00B2636D"/>
    <w:rsid w:val="00B2786F"/>
    <w:rsid w:val="00B316E9"/>
    <w:rsid w:val="00B403C3"/>
    <w:rsid w:val="00B415D4"/>
    <w:rsid w:val="00B44D53"/>
    <w:rsid w:val="00B451AC"/>
    <w:rsid w:val="00B46894"/>
    <w:rsid w:val="00B50240"/>
    <w:rsid w:val="00B50627"/>
    <w:rsid w:val="00B51042"/>
    <w:rsid w:val="00B52668"/>
    <w:rsid w:val="00B52E84"/>
    <w:rsid w:val="00B5495D"/>
    <w:rsid w:val="00B5597F"/>
    <w:rsid w:val="00B56A71"/>
    <w:rsid w:val="00B610AF"/>
    <w:rsid w:val="00B76C7D"/>
    <w:rsid w:val="00B80446"/>
    <w:rsid w:val="00B811A1"/>
    <w:rsid w:val="00B8157C"/>
    <w:rsid w:val="00B83046"/>
    <w:rsid w:val="00B84488"/>
    <w:rsid w:val="00B86CC6"/>
    <w:rsid w:val="00B9334E"/>
    <w:rsid w:val="00B959CB"/>
    <w:rsid w:val="00BA585C"/>
    <w:rsid w:val="00BA6BF7"/>
    <w:rsid w:val="00BA70CA"/>
    <w:rsid w:val="00BB428B"/>
    <w:rsid w:val="00BB5C04"/>
    <w:rsid w:val="00BB5F1E"/>
    <w:rsid w:val="00BC006B"/>
    <w:rsid w:val="00BC2397"/>
    <w:rsid w:val="00BC2421"/>
    <w:rsid w:val="00BC389B"/>
    <w:rsid w:val="00BC5BC2"/>
    <w:rsid w:val="00BC7D53"/>
    <w:rsid w:val="00BD493B"/>
    <w:rsid w:val="00BE2C4D"/>
    <w:rsid w:val="00BE59B7"/>
    <w:rsid w:val="00BE763B"/>
    <w:rsid w:val="00BF343D"/>
    <w:rsid w:val="00BF5DEA"/>
    <w:rsid w:val="00BF6FB6"/>
    <w:rsid w:val="00C02657"/>
    <w:rsid w:val="00C02A0D"/>
    <w:rsid w:val="00C031C4"/>
    <w:rsid w:val="00C04CD3"/>
    <w:rsid w:val="00C065B3"/>
    <w:rsid w:val="00C07009"/>
    <w:rsid w:val="00C07459"/>
    <w:rsid w:val="00C11CBC"/>
    <w:rsid w:val="00C1433F"/>
    <w:rsid w:val="00C15B27"/>
    <w:rsid w:val="00C15B2E"/>
    <w:rsid w:val="00C15D9E"/>
    <w:rsid w:val="00C16014"/>
    <w:rsid w:val="00C24752"/>
    <w:rsid w:val="00C24AD7"/>
    <w:rsid w:val="00C263BD"/>
    <w:rsid w:val="00C26CF8"/>
    <w:rsid w:val="00C370F7"/>
    <w:rsid w:val="00C4267F"/>
    <w:rsid w:val="00C42FE9"/>
    <w:rsid w:val="00C42FF7"/>
    <w:rsid w:val="00C433B0"/>
    <w:rsid w:val="00C450AD"/>
    <w:rsid w:val="00C51E72"/>
    <w:rsid w:val="00C5385D"/>
    <w:rsid w:val="00C54E1B"/>
    <w:rsid w:val="00C57879"/>
    <w:rsid w:val="00C65B4D"/>
    <w:rsid w:val="00C65CDD"/>
    <w:rsid w:val="00C723DF"/>
    <w:rsid w:val="00C77AE6"/>
    <w:rsid w:val="00C80DCA"/>
    <w:rsid w:val="00C84A36"/>
    <w:rsid w:val="00C85165"/>
    <w:rsid w:val="00C90550"/>
    <w:rsid w:val="00C92A40"/>
    <w:rsid w:val="00C92ECE"/>
    <w:rsid w:val="00C95163"/>
    <w:rsid w:val="00C958CC"/>
    <w:rsid w:val="00CA1DA1"/>
    <w:rsid w:val="00CA2243"/>
    <w:rsid w:val="00CA6AA1"/>
    <w:rsid w:val="00CA6EDE"/>
    <w:rsid w:val="00CB64EC"/>
    <w:rsid w:val="00CC0122"/>
    <w:rsid w:val="00CC1DCD"/>
    <w:rsid w:val="00CC1F66"/>
    <w:rsid w:val="00CC66F4"/>
    <w:rsid w:val="00CD5BC4"/>
    <w:rsid w:val="00CD6824"/>
    <w:rsid w:val="00CE1B1C"/>
    <w:rsid w:val="00CE4403"/>
    <w:rsid w:val="00CE7763"/>
    <w:rsid w:val="00CE782B"/>
    <w:rsid w:val="00CF09B2"/>
    <w:rsid w:val="00CF2A07"/>
    <w:rsid w:val="00CF4490"/>
    <w:rsid w:val="00CF6E23"/>
    <w:rsid w:val="00CF6F2A"/>
    <w:rsid w:val="00CF746E"/>
    <w:rsid w:val="00CF7716"/>
    <w:rsid w:val="00D006F5"/>
    <w:rsid w:val="00D01FC4"/>
    <w:rsid w:val="00D04E39"/>
    <w:rsid w:val="00D057B7"/>
    <w:rsid w:val="00D11264"/>
    <w:rsid w:val="00D16B2A"/>
    <w:rsid w:val="00D20B6F"/>
    <w:rsid w:val="00D211B5"/>
    <w:rsid w:val="00D21308"/>
    <w:rsid w:val="00D22E97"/>
    <w:rsid w:val="00D353F1"/>
    <w:rsid w:val="00D35609"/>
    <w:rsid w:val="00D44C41"/>
    <w:rsid w:val="00D45454"/>
    <w:rsid w:val="00D505E6"/>
    <w:rsid w:val="00D5336E"/>
    <w:rsid w:val="00D57D31"/>
    <w:rsid w:val="00D60515"/>
    <w:rsid w:val="00D63BAE"/>
    <w:rsid w:val="00D7091F"/>
    <w:rsid w:val="00D7092F"/>
    <w:rsid w:val="00D768B3"/>
    <w:rsid w:val="00D840EB"/>
    <w:rsid w:val="00D86B28"/>
    <w:rsid w:val="00D915C2"/>
    <w:rsid w:val="00D943A9"/>
    <w:rsid w:val="00D95FFA"/>
    <w:rsid w:val="00D96081"/>
    <w:rsid w:val="00D9614F"/>
    <w:rsid w:val="00D97AD9"/>
    <w:rsid w:val="00DA65C4"/>
    <w:rsid w:val="00DB0BE6"/>
    <w:rsid w:val="00DB3CF8"/>
    <w:rsid w:val="00DB3D74"/>
    <w:rsid w:val="00DB53C3"/>
    <w:rsid w:val="00DC10FD"/>
    <w:rsid w:val="00DD0D0C"/>
    <w:rsid w:val="00DE532E"/>
    <w:rsid w:val="00DF1B59"/>
    <w:rsid w:val="00DF1B9C"/>
    <w:rsid w:val="00DF1E36"/>
    <w:rsid w:val="00DF5DF6"/>
    <w:rsid w:val="00E01A51"/>
    <w:rsid w:val="00E04B23"/>
    <w:rsid w:val="00E111AC"/>
    <w:rsid w:val="00E12487"/>
    <w:rsid w:val="00E12D42"/>
    <w:rsid w:val="00E22A03"/>
    <w:rsid w:val="00E24188"/>
    <w:rsid w:val="00E2436A"/>
    <w:rsid w:val="00E25E2A"/>
    <w:rsid w:val="00E27503"/>
    <w:rsid w:val="00E33945"/>
    <w:rsid w:val="00E365BB"/>
    <w:rsid w:val="00E437BE"/>
    <w:rsid w:val="00E47796"/>
    <w:rsid w:val="00E502B8"/>
    <w:rsid w:val="00E539FC"/>
    <w:rsid w:val="00E55EB0"/>
    <w:rsid w:val="00E6162A"/>
    <w:rsid w:val="00E7298F"/>
    <w:rsid w:val="00E73A61"/>
    <w:rsid w:val="00E822BF"/>
    <w:rsid w:val="00E85CBF"/>
    <w:rsid w:val="00E9137B"/>
    <w:rsid w:val="00E91875"/>
    <w:rsid w:val="00E91E1B"/>
    <w:rsid w:val="00E92921"/>
    <w:rsid w:val="00E92AC4"/>
    <w:rsid w:val="00E937D5"/>
    <w:rsid w:val="00E94E68"/>
    <w:rsid w:val="00EA0E99"/>
    <w:rsid w:val="00EA1C10"/>
    <w:rsid w:val="00EA373D"/>
    <w:rsid w:val="00EA4D86"/>
    <w:rsid w:val="00EA6A92"/>
    <w:rsid w:val="00EC01A5"/>
    <w:rsid w:val="00EC371F"/>
    <w:rsid w:val="00EC487F"/>
    <w:rsid w:val="00EC742E"/>
    <w:rsid w:val="00EC7B52"/>
    <w:rsid w:val="00ED0DE3"/>
    <w:rsid w:val="00ED2CA5"/>
    <w:rsid w:val="00EE27D5"/>
    <w:rsid w:val="00EF0250"/>
    <w:rsid w:val="00EF455F"/>
    <w:rsid w:val="00F01856"/>
    <w:rsid w:val="00F03C59"/>
    <w:rsid w:val="00F048D7"/>
    <w:rsid w:val="00F069B5"/>
    <w:rsid w:val="00F07F9B"/>
    <w:rsid w:val="00F13CFD"/>
    <w:rsid w:val="00F215A4"/>
    <w:rsid w:val="00F22E92"/>
    <w:rsid w:val="00F2394E"/>
    <w:rsid w:val="00F34BBC"/>
    <w:rsid w:val="00F34EA6"/>
    <w:rsid w:val="00F34F40"/>
    <w:rsid w:val="00F34F52"/>
    <w:rsid w:val="00F3777A"/>
    <w:rsid w:val="00F40920"/>
    <w:rsid w:val="00F4336B"/>
    <w:rsid w:val="00F44750"/>
    <w:rsid w:val="00F449FC"/>
    <w:rsid w:val="00F54569"/>
    <w:rsid w:val="00F56725"/>
    <w:rsid w:val="00F64073"/>
    <w:rsid w:val="00F65E5A"/>
    <w:rsid w:val="00F66654"/>
    <w:rsid w:val="00F66CB8"/>
    <w:rsid w:val="00F73101"/>
    <w:rsid w:val="00F8389D"/>
    <w:rsid w:val="00F8579A"/>
    <w:rsid w:val="00F945ED"/>
    <w:rsid w:val="00F9491C"/>
    <w:rsid w:val="00F94DE3"/>
    <w:rsid w:val="00F9501F"/>
    <w:rsid w:val="00F9528F"/>
    <w:rsid w:val="00FA0564"/>
    <w:rsid w:val="00FA1631"/>
    <w:rsid w:val="00FA7B85"/>
    <w:rsid w:val="00FB0376"/>
    <w:rsid w:val="00FB1152"/>
    <w:rsid w:val="00FB1702"/>
    <w:rsid w:val="00FB50AA"/>
    <w:rsid w:val="00FC011C"/>
    <w:rsid w:val="00FC28B6"/>
    <w:rsid w:val="00FC41BE"/>
    <w:rsid w:val="00FD1005"/>
    <w:rsid w:val="00FD2158"/>
    <w:rsid w:val="00FD2448"/>
    <w:rsid w:val="00FD277B"/>
    <w:rsid w:val="00FD44D4"/>
    <w:rsid w:val="00FD4612"/>
    <w:rsid w:val="00FD513E"/>
    <w:rsid w:val="00FD643F"/>
    <w:rsid w:val="00FD6FCB"/>
    <w:rsid w:val="00FD77AC"/>
    <w:rsid w:val="00FE0F33"/>
    <w:rsid w:val="00FE10D1"/>
    <w:rsid w:val="00FE2522"/>
    <w:rsid w:val="00FE4B5F"/>
    <w:rsid w:val="00FE7DD3"/>
    <w:rsid w:val="00FF0304"/>
    <w:rsid w:val="00FF0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Bullet" w:qFormat="1"/>
    <w:lsdException w:name="List Number" w:qFormat="1"/>
    <w:lsdException w:name="List Number 2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rsid w:val="009071B5"/>
    <w:pPr>
      <w:jc w:val="both"/>
    </w:pPr>
    <w:rPr>
      <w:rFonts w:ascii="Calibri" w:hAnsi="Calibri"/>
      <w:szCs w:val="24"/>
    </w:rPr>
  </w:style>
  <w:style w:type="paragraph" w:styleId="Nagwek1">
    <w:name w:val="heading 1"/>
    <w:basedOn w:val="Normalny"/>
    <w:link w:val="Nagwek1Znak"/>
    <w:qFormat/>
    <w:rsid w:val="003D776A"/>
    <w:pPr>
      <w:keepNext/>
      <w:keepLines/>
      <w:numPr>
        <w:numId w:val="6"/>
      </w:numPr>
      <w:shd w:val="clear" w:color="D9D9D9" w:themeColor="background1" w:themeShade="D9" w:fill="D6E3BC" w:themeFill="accent3" w:themeFillTint="66"/>
      <w:spacing w:before="240" w:after="120"/>
      <w:outlineLvl w:val="0"/>
    </w:pPr>
    <w:rPr>
      <w:rFonts w:eastAsia="Calibri"/>
      <w:b/>
      <w:caps/>
      <w:kern w:val="28"/>
      <w:sz w:val="24"/>
      <w:szCs w:val="20"/>
      <w:lang w:eastAsia="en-US"/>
    </w:rPr>
  </w:style>
  <w:style w:type="paragraph" w:styleId="Nagwek2">
    <w:name w:val="heading 2"/>
    <w:basedOn w:val="Normalny"/>
    <w:qFormat/>
    <w:rsid w:val="003D776A"/>
    <w:pPr>
      <w:keepNext/>
      <w:keepLines/>
      <w:numPr>
        <w:ilvl w:val="1"/>
        <w:numId w:val="6"/>
      </w:numPr>
      <w:spacing w:before="120" w:after="120"/>
      <w:outlineLvl w:val="1"/>
    </w:pPr>
    <w:rPr>
      <w:b/>
      <w:spacing w:val="-4"/>
      <w:kern w:val="28"/>
      <w:sz w:val="24"/>
      <w:szCs w:val="20"/>
    </w:rPr>
  </w:style>
  <w:style w:type="paragraph" w:styleId="Nagwek3">
    <w:name w:val="heading 3"/>
    <w:basedOn w:val="15Tekst"/>
    <w:next w:val="15Tekst"/>
    <w:link w:val="Nagwek3Znak"/>
    <w:qFormat/>
    <w:rsid w:val="00901358"/>
    <w:pPr>
      <w:keepNext/>
      <w:keepLines/>
      <w:numPr>
        <w:ilvl w:val="2"/>
        <w:numId w:val="6"/>
      </w:numPr>
      <w:spacing w:before="120"/>
      <w:contextualSpacing/>
      <w:outlineLvl w:val="2"/>
    </w:pPr>
    <w:rPr>
      <w:b/>
      <w:kern w:val="28"/>
      <w:szCs w:val="20"/>
    </w:rPr>
  </w:style>
  <w:style w:type="paragraph" w:styleId="Nagwek4">
    <w:name w:val="heading 4"/>
    <w:basedOn w:val="Normalny"/>
    <w:next w:val="Normalny"/>
    <w:qFormat/>
    <w:rsid w:val="00C15B2E"/>
    <w:pPr>
      <w:keepNext/>
      <w:keepLines/>
      <w:numPr>
        <w:ilvl w:val="3"/>
        <w:numId w:val="6"/>
      </w:numPr>
      <w:spacing w:before="120" w:after="120"/>
      <w:outlineLvl w:val="3"/>
    </w:pPr>
    <w:rPr>
      <w:b/>
      <w:i/>
      <w:kern w:val="28"/>
      <w:szCs w:val="20"/>
    </w:rPr>
  </w:style>
  <w:style w:type="paragraph" w:styleId="Nagwek5">
    <w:name w:val="heading 5"/>
    <w:basedOn w:val="Normalny"/>
    <w:next w:val="Normalny"/>
    <w:qFormat/>
    <w:rsid w:val="00706B3A"/>
    <w:pPr>
      <w:keepNext/>
      <w:keepLines/>
      <w:numPr>
        <w:ilvl w:val="4"/>
        <w:numId w:val="6"/>
      </w:numPr>
      <w:spacing w:before="220" w:after="220" w:line="220" w:lineRule="atLeast"/>
      <w:outlineLvl w:val="4"/>
    </w:pPr>
    <w:rPr>
      <w:i/>
      <w:spacing w:val="-4"/>
      <w:kern w:val="28"/>
      <w:szCs w:val="20"/>
    </w:rPr>
  </w:style>
  <w:style w:type="paragraph" w:styleId="Nagwek6">
    <w:name w:val="heading 6"/>
    <w:basedOn w:val="Normalny"/>
    <w:next w:val="Normalny"/>
    <w:qFormat/>
    <w:rsid w:val="00706B3A"/>
    <w:pPr>
      <w:keepNext/>
      <w:keepLines/>
      <w:numPr>
        <w:ilvl w:val="5"/>
        <w:numId w:val="6"/>
      </w:numPr>
      <w:spacing w:before="140" w:line="220" w:lineRule="atLeast"/>
      <w:outlineLvl w:val="5"/>
    </w:pPr>
    <w:rPr>
      <w:i/>
      <w:spacing w:val="-4"/>
      <w:kern w:val="28"/>
      <w:szCs w:val="20"/>
    </w:rPr>
  </w:style>
  <w:style w:type="paragraph" w:styleId="Nagwek7">
    <w:name w:val="heading 7"/>
    <w:basedOn w:val="Normalny"/>
    <w:next w:val="Normalny"/>
    <w:qFormat/>
    <w:rsid w:val="00706B3A"/>
    <w:pPr>
      <w:keepNext/>
      <w:keepLines/>
      <w:numPr>
        <w:ilvl w:val="6"/>
        <w:numId w:val="6"/>
      </w:numPr>
      <w:spacing w:before="140" w:line="220" w:lineRule="atLeast"/>
      <w:outlineLvl w:val="6"/>
    </w:pPr>
    <w:rPr>
      <w:spacing w:val="-4"/>
      <w:kern w:val="28"/>
      <w:szCs w:val="20"/>
    </w:rPr>
  </w:style>
  <w:style w:type="paragraph" w:styleId="Nagwek8">
    <w:name w:val="heading 8"/>
    <w:basedOn w:val="Normalny"/>
    <w:next w:val="Normalny"/>
    <w:qFormat/>
    <w:rsid w:val="00706B3A"/>
    <w:pPr>
      <w:keepNext/>
      <w:keepLines/>
      <w:numPr>
        <w:ilvl w:val="7"/>
        <w:numId w:val="6"/>
      </w:numPr>
      <w:spacing w:before="140" w:line="220" w:lineRule="atLeast"/>
      <w:outlineLvl w:val="7"/>
    </w:pPr>
    <w:rPr>
      <w:rFonts w:ascii="Arial" w:hAnsi="Arial"/>
      <w:i/>
      <w:spacing w:val="-4"/>
      <w:kern w:val="28"/>
      <w:sz w:val="18"/>
      <w:szCs w:val="20"/>
    </w:rPr>
  </w:style>
  <w:style w:type="paragraph" w:styleId="Nagwek9">
    <w:name w:val="heading 9"/>
    <w:basedOn w:val="Normalny"/>
    <w:next w:val="Normalny"/>
    <w:qFormat/>
    <w:rsid w:val="00706B3A"/>
    <w:pPr>
      <w:keepNext/>
      <w:keepLines/>
      <w:numPr>
        <w:ilvl w:val="8"/>
        <w:numId w:val="6"/>
      </w:numPr>
      <w:spacing w:before="140" w:line="220" w:lineRule="atLeast"/>
      <w:outlineLvl w:val="8"/>
    </w:pPr>
    <w:rPr>
      <w:rFonts w:ascii="Arial" w:hAnsi="Arial"/>
      <w:spacing w:val="-4"/>
      <w:kern w:val="28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5Tekst">
    <w:name w:val="1.5_Tekst"/>
    <w:qFormat/>
    <w:rsid w:val="001C0EE1"/>
    <w:pPr>
      <w:spacing w:line="360" w:lineRule="auto"/>
      <w:ind w:left="454"/>
      <w:jc w:val="both"/>
    </w:pPr>
    <w:rPr>
      <w:rFonts w:ascii="Calibri" w:hAnsi="Calibri"/>
      <w:szCs w:val="24"/>
    </w:rPr>
  </w:style>
  <w:style w:type="paragraph" w:styleId="Nagwek">
    <w:name w:val="header"/>
    <w:aliases w:val="Nagłówek strony"/>
    <w:basedOn w:val="Normalny"/>
    <w:link w:val="NagwekZnak"/>
    <w:rsid w:val="00D006F5"/>
    <w:pPr>
      <w:keepLines/>
      <w:pBdr>
        <w:top w:val="single" w:sz="6" w:space="1" w:color="4F6228" w:themeColor="accent3" w:themeShade="80" w:shadow="1"/>
        <w:left w:val="single" w:sz="6" w:space="1" w:color="4F6228" w:themeColor="accent3" w:themeShade="80" w:shadow="1"/>
        <w:bottom w:val="single" w:sz="6" w:space="1" w:color="4F6228" w:themeColor="accent3" w:themeShade="80" w:shadow="1"/>
        <w:right w:val="single" w:sz="6" w:space="1" w:color="4F6228" w:themeColor="accent3" w:themeShade="80" w:shadow="1"/>
      </w:pBdr>
      <w:shd w:val="solid" w:color="D6E3BC" w:themeColor="accent3" w:themeTint="66" w:fill="auto"/>
      <w:tabs>
        <w:tab w:val="right" w:pos="9923"/>
      </w:tabs>
    </w:pPr>
    <w:rPr>
      <w:sz w:val="16"/>
      <w:szCs w:val="20"/>
    </w:rPr>
  </w:style>
  <w:style w:type="paragraph" w:styleId="Stopka">
    <w:name w:val="footer"/>
    <w:basedOn w:val="Normalny"/>
    <w:link w:val="StopkaZnak"/>
    <w:rsid w:val="00E25E2A"/>
    <w:pPr>
      <w:keepLines/>
      <w:pBdr>
        <w:top w:val="single" w:sz="6" w:space="2" w:color="auto" w:shadow="1"/>
        <w:left w:val="single" w:sz="6" w:space="2" w:color="auto" w:shadow="1"/>
        <w:bottom w:val="single" w:sz="6" w:space="2" w:color="auto" w:shadow="1"/>
        <w:right w:val="single" w:sz="6" w:space="2" w:color="auto" w:shadow="1"/>
      </w:pBdr>
      <w:shd w:val="solid" w:color="D6E3BC" w:themeColor="accent3" w:themeTint="66" w:fill="auto"/>
      <w:jc w:val="right"/>
    </w:pPr>
    <w:rPr>
      <w:sz w:val="16"/>
      <w:szCs w:val="20"/>
    </w:rPr>
  </w:style>
  <w:style w:type="paragraph" w:styleId="Listanumerowana">
    <w:name w:val="List Number"/>
    <w:basedOn w:val="Normalny"/>
    <w:qFormat/>
    <w:rsid w:val="000D6D49"/>
    <w:pPr>
      <w:numPr>
        <w:numId w:val="5"/>
      </w:numPr>
      <w:spacing w:before="60" w:line="360" w:lineRule="auto"/>
      <w:ind w:left="908"/>
    </w:pPr>
    <w:rPr>
      <w:szCs w:val="20"/>
    </w:rPr>
  </w:style>
  <w:style w:type="paragraph" w:styleId="Listanumerowana2">
    <w:name w:val="List Number 2"/>
    <w:basedOn w:val="Normalny"/>
    <w:qFormat/>
    <w:rsid w:val="00112312"/>
    <w:pPr>
      <w:numPr>
        <w:numId w:val="2"/>
      </w:numPr>
      <w:spacing w:before="60" w:line="360" w:lineRule="auto"/>
      <w:ind w:left="964" w:hanging="397"/>
    </w:pPr>
  </w:style>
  <w:style w:type="paragraph" w:styleId="Listanumerowana3">
    <w:name w:val="List Number 3"/>
    <w:basedOn w:val="Normalny"/>
    <w:qFormat/>
    <w:rsid w:val="00334E98"/>
    <w:pPr>
      <w:numPr>
        <w:numId w:val="1"/>
      </w:numPr>
      <w:spacing w:before="60" w:after="60" w:line="360" w:lineRule="auto"/>
    </w:pPr>
  </w:style>
  <w:style w:type="paragraph" w:customStyle="1" w:styleId="Tabletekst">
    <w:name w:val="Table tekst"/>
    <w:basedOn w:val="Normalny"/>
    <w:qFormat/>
    <w:rsid w:val="003D776A"/>
    <w:pPr>
      <w:spacing w:before="60"/>
      <w:ind w:left="57"/>
      <w:jc w:val="left"/>
    </w:pPr>
    <w:rPr>
      <w:noProof/>
      <w:sz w:val="18"/>
      <w:szCs w:val="20"/>
    </w:rPr>
  </w:style>
  <w:style w:type="paragraph" w:styleId="Listapunktowana">
    <w:name w:val="List Bullet"/>
    <w:basedOn w:val="Normalny"/>
    <w:qFormat/>
    <w:rsid w:val="003D776A"/>
    <w:pPr>
      <w:numPr>
        <w:numId w:val="4"/>
      </w:numPr>
      <w:spacing w:before="60" w:line="360" w:lineRule="auto"/>
      <w:ind w:left="1248" w:hanging="397"/>
      <w:contextualSpacing/>
    </w:pPr>
    <w:rPr>
      <w:szCs w:val="20"/>
    </w:rPr>
  </w:style>
  <w:style w:type="paragraph" w:customStyle="1" w:styleId="Rozdzia">
    <w:name w:val="Rozdział"/>
    <w:basedOn w:val="Normalny"/>
    <w:rsid w:val="003D776A"/>
    <w:pPr>
      <w:keepNext/>
      <w:keepLines/>
      <w:spacing w:before="60" w:after="120"/>
      <w:ind w:left="1134" w:hanging="1134"/>
    </w:pPr>
    <w:rPr>
      <w:rFonts w:eastAsia="Calibri"/>
      <w:kern w:val="28"/>
      <w:sz w:val="48"/>
      <w:szCs w:val="20"/>
      <w:lang w:eastAsia="en-US"/>
    </w:rPr>
  </w:style>
  <w:style w:type="paragraph" w:customStyle="1" w:styleId="Specyfikacja">
    <w:name w:val="Specyfikacja"/>
    <w:basedOn w:val="Normalny"/>
    <w:next w:val="15Tekst"/>
    <w:rsid w:val="0096070A"/>
    <w:pPr>
      <w:keepNext/>
      <w:keepLines/>
      <w:shd w:val="clear" w:color="auto" w:fill="F2F2F2" w:themeFill="background1" w:themeFillShade="F2"/>
      <w:spacing w:before="60" w:after="360"/>
      <w:jc w:val="left"/>
    </w:pPr>
    <w:rPr>
      <w:rFonts w:eastAsia="Calibri"/>
      <w:smallCaps/>
      <w:kern w:val="28"/>
      <w:sz w:val="36"/>
      <w:szCs w:val="20"/>
      <w:lang w:eastAsia="en-US"/>
    </w:rPr>
  </w:style>
  <w:style w:type="character" w:styleId="Numerstrony">
    <w:name w:val="page number"/>
    <w:basedOn w:val="Domylnaczcionkaakapitu"/>
    <w:rsid w:val="00BE2C4D"/>
    <w:rPr>
      <w:rFonts w:ascii="Calibri" w:hAnsi="Calibri"/>
      <w:dstrike w:val="0"/>
      <w:sz w:val="24"/>
      <w:vertAlign w:val="baseline"/>
    </w:rPr>
  </w:style>
  <w:style w:type="paragraph" w:customStyle="1" w:styleId="Tabela">
    <w:name w:val="Tabela"/>
    <w:basedOn w:val="Normalny"/>
    <w:next w:val="Normalny"/>
    <w:qFormat/>
    <w:rsid w:val="00584EDD"/>
    <w:pPr>
      <w:keepNext/>
      <w:numPr>
        <w:numId w:val="3"/>
      </w:numPr>
      <w:spacing w:before="240" w:after="240"/>
      <w:ind w:left="964" w:hanging="964"/>
    </w:pPr>
    <w:rPr>
      <w:szCs w:val="20"/>
    </w:rPr>
  </w:style>
  <w:style w:type="table" w:styleId="Tabela-Siatka">
    <w:name w:val="Table Grid"/>
    <w:basedOn w:val="Standardowy"/>
    <w:rsid w:val="00F34B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1">
    <w:name w:val="toc 1"/>
    <w:basedOn w:val="Normalny"/>
    <w:next w:val="15Tekst"/>
    <w:autoRedefine/>
    <w:uiPriority w:val="39"/>
    <w:rsid w:val="009C11DB"/>
    <w:pPr>
      <w:tabs>
        <w:tab w:val="right" w:leader="dot" w:pos="9639"/>
      </w:tabs>
      <w:spacing w:before="360" w:after="120"/>
      <w:contextualSpacing/>
      <w:jc w:val="left"/>
    </w:pPr>
    <w:rPr>
      <w:b/>
      <w:caps/>
      <w:noProof/>
      <w:sz w:val="24"/>
    </w:rPr>
  </w:style>
  <w:style w:type="paragraph" w:customStyle="1" w:styleId="Rozdziaopisu">
    <w:name w:val="Rozdział opisu"/>
    <w:basedOn w:val="Specyfikacja"/>
    <w:qFormat/>
    <w:rsid w:val="003736F2"/>
    <w:pPr>
      <w:spacing w:before="480" w:after="480"/>
      <w:ind w:left="357" w:hanging="357"/>
    </w:pPr>
    <w:rPr>
      <w:rFonts w:eastAsia="MS Mincho"/>
      <w:b/>
      <w:lang w:eastAsia="pl-PL"/>
    </w:rPr>
  </w:style>
  <w:style w:type="character" w:styleId="Hipercze">
    <w:name w:val="Hyperlink"/>
    <w:basedOn w:val="Domylnaczcionkaakapitu"/>
    <w:uiPriority w:val="99"/>
    <w:unhideWhenUsed/>
    <w:rsid w:val="00274491"/>
    <w:rPr>
      <w:color w:val="0000FF" w:themeColor="hyperlink"/>
      <w:u w:val="single"/>
    </w:rPr>
  </w:style>
  <w:style w:type="paragraph" w:styleId="Spistreci4">
    <w:name w:val="toc 4"/>
    <w:basedOn w:val="Normalny"/>
    <w:next w:val="15Tekst"/>
    <w:autoRedefine/>
    <w:uiPriority w:val="39"/>
    <w:rsid w:val="009C11DB"/>
    <w:pPr>
      <w:tabs>
        <w:tab w:val="right" w:leader="dot" w:pos="9628"/>
      </w:tabs>
      <w:ind w:left="567"/>
      <w:jc w:val="left"/>
    </w:pPr>
    <w:rPr>
      <w:noProof/>
      <w:sz w:val="18"/>
    </w:rPr>
  </w:style>
  <w:style w:type="paragraph" w:styleId="Spistreci2">
    <w:name w:val="toc 2"/>
    <w:basedOn w:val="Normalny"/>
    <w:next w:val="15Tekst"/>
    <w:autoRedefine/>
    <w:uiPriority w:val="39"/>
    <w:rsid w:val="00D840EB"/>
    <w:pPr>
      <w:tabs>
        <w:tab w:val="right" w:leader="dot" w:pos="9628"/>
      </w:tabs>
      <w:spacing w:before="120" w:after="120"/>
      <w:ind w:left="284" w:hanging="284"/>
      <w:jc w:val="left"/>
    </w:pPr>
    <w:rPr>
      <w:b/>
      <w:smallCaps/>
      <w:noProof/>
    </w:rPr>
  </w:style>
  <w:style w:type="paragraph" w:styleId="Spistreci3">
    <w:name w:val="toc 3"/>
    <w:basedOn w:val="Normalny"/>
    <w:next w:val="15Tekst"/>
    <w:autoRedefine/>
    <w:uiPriority w:val="39"/>
    <w:rsid w:val="009C11DB"/>
    <w:pPr>
      <w:tabs>
        <w:tab w:val="right" w:leader="dot" w:pos="9628"/>
      </w:tabs>
      <w:spacing w:before="60" w:after="60"/>
      <w:ind w:left="284"/>
      <w:jc w:val="left"/>
    </w:pPr>
    <w:rPr>
      <w:noProof/>
      <w:sz w:val="18"/>
    </w:rPr>
  </w:style>
  <w:style w:type="paragraph" w:customStyle="1" w:styleId="Rysunki">
    <w:name w:val="Rysunki"/>
    <w:basedOn w:val="Tabela"/>
    <w:next w:val="Normalny"/>
    <w:rsid w:val="000233AC"/>
    <w:pPr>
      <w:numPr>
        <w:numId w:val="0"/>
      </w:numPr>
    </w:pPr>
  </w:style>
  <w:style w:type="paragraph" w:styleId="Tekstdymka">
    <w:name w:val="Balloon Text"/>
    <w:basedOn w:val="Normalny"/>
    <w:link w:val="TekstdymkaZnak"/>
    <w:rsid w:val="009071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071B5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qFormat/>
    <w:rsid w:val="004D498C"/>
    <w:pPr>
      <w:keepNext/>
      <w:numPr>
        <w:numId w:val="7"/>
      </w:numPr>
      <w:tabs>
        <w:tab w:val="clear" w:pos="1854"/>
      </w:tabs>
      <w:spacing w:before="240" w:after="240"/>
      <w:ind w:left="1080" w:hanging="1080"/>
    </w:pPr>
    <w:rPr>
      <w:rFonts w:ascii="Tahoma" w:hAnsi="Tahoma"/>
      <w:szCs w:val="20"/>
    </w:rPr>
  </w:style>
  <w:style w:type="paragraph" w:customStyle="1" w:styleId="Zaczniki">
    <w:name w:val="Załączniki"/>
    <w:basedOn w:val="Rysunki"/>
    <w:next w:val="Normalny"/>
    <w:rsid w:val="00B415D4"/>
    <w:pPr>
      <w:spacing w:before="0" w:after="0"/>
    </w:pPr>
    <w:rPr>
      <w:sz w:val="12"/>
    </w:rPr>
  </w:style>
  <w:style w:type="paragraph" w:styleId="Akapitzlist">
    <w:name w:val="List Paragraph"/>
    <w:basedOn w:val="Normalny"/>
    <w:uiPriority w:val="34"/>
    <w:qFormat/>
    <w:rsid w:val="004937B1"/>
    <w:pPr>
      <w:spacing w:before="60" w:after="200" w:line="276" w:lineRule="auto"/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character" w:styleId="Pogrubienie">
    <w:name w:val="Strong"/>
    <w:basedOn w:val="Domylnaczcionkaakapitu"/>
    <w:qFormat/>
    <w:rsid w:val="002F0130"/>
    <w:rPr>
      <w:b/>
      <w:bCs/>
    </w:rPr>
  </w:style>
  <w:style w:type="paragraph" w:customStyle="1" w:styleId="1Tekst">
    <w:name w:val="1_Tekst"/>
    <w:qFormat/>
    <w:rsid w:val="00890B54"/>
    <w:pPr>
      <w:spacing w:before="60"/>
      <w:ind w:left="454"/>
      <w:jc w:val="both"/>
    </w:pPr>
    <w:rPr>
      <w:rFonts w:ascii="Calibri" w:hAnsi="Calibri"/>
      <w:szCs w:val="24"/>
    </w:rPr>
  </w:style>
  <w:style w:type="character" w:customStyle="1" w:styleId="apple-converted-space">
    <w:name w:val="apple-converted-space"/>
    <w:basedOn w:val="Domylnaczcionkaakapitu"/>
    <w:rsid w:val="00820FBC"/>
  </w:style>
  <w:style w:type="paragraph" w:styleId="Tekstpodstawowy2">
    <w:name w:val="Body Text 2"/>
    <w:basedOn w:val="Normalny"/>
    <w:link w:val="Tekstpodstawowy2Znak"/>
    <w:rsid w:val="008F2D53"/>
    <w:pPr>
      <w:spacing w:after="120" w:line="480" w:lineRule="auto"/>
    </w:pPr>
    <w:rPr>
      <w:rFonts w:ascii="Arial Narrow" w:hAnsi="Arial Narrow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F2D53"/>
    <w:rPr>
      <w:rFonts w:ascii="Arial Narrow" w:hAnsi="Arial Narrow"/>
      <w:sz w:val="24"/>
    </w:rPr>
  </w:style>
  <w:style w:type="paragraph" w:customStyle="1" w:styleId="A3">
    <w:name w:val="A3"/>
    <w:basedOn w:val="Normalny"/>
    <w:link w:val="A3Znak"/>
    <w:rsid w:val="00EC371F"/>
    <w:rPr>
      <w:rFonts w:ascii="Arial Narrow" w:hAnsi="Arial Narrow"/>
      <w:b/>
      <w:sz w:val="24"/>
      <w:szCs w:val="20"/>
    </w:rPr>
  </w:style>
  <w:style w:type="character" w:customStyle="1" w:styleId="A3Znak">
    <w:name w:val="A3 Znak"/>
    <w:link w:val="A3"/>
    <w:rsid w:val="00EC371F"/>
    <w:rPr>
      <w:rFonts w:ascii="Arial Narrow" w:hAnsi="Arial Narrow"/>
      <w:b/>
      <w:sz w:val="24"/>
    </w:rPr>
  </w:style>
  <w:style w:type="paragraph" w:styleId="Tekstpodstawowywcity3">
    <w:name w:val="Body Text Indent 3"/>
    <w:basedOn w:val="Normalny"/>
    <w:link w:val="Tekstpodstawowywcity3Znak"/>
    <w:rsid w:val="00C02A0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02A0D"/>
    <w:rPr>
      <w:rFonts w:ascii="Calibri" w:hAnsi="Calibri"/>
      <w:sz w:val="16"/>
      <w:szCs w:val="16"/>
    </w:rPr>
  </w:style>
  <w:style w:type="paragraph" w:customStyle="1" w:styleId="A2">
    <w:name w:val="A2"/>
    <w:basedOn w:val="Normalny"/>
    <w:link w:val="A2Znak"/>
    <w:rsid w:val="00C02A0D"/>
    <w:rPr>
      <w:rFonts w:ascii="Arial Narrow" w:hAnsi="Arial Narrow"/>
      <w:b/>
      <w:sz w:val="24"/>
      <w:szCs w:val="20"/>
    </w:rPr>
  </w:style>
  <w:style w:type="paragraph" w:styleId="Tekstpodstawowy">
    <w:name w:val="Body Text"/>
    <w:basedOn w:val="Normalny"/>
    <w:link w:val="TekstpodstawowyZnak"/>
    <w:rsid w:val="00C02A0D"/>
    <w:pPr>
      <w:spacing w:after="120"/>
    </w:pPr>
    <w:rPr>
      <w:rFonts w:ascii="Arial Narrow" w:hAnsi="Arial Narrow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02A0D"/>
    <w:rPr>
      <w:rFonts w:ascii="Arial Narrow" w:hAnsi="Arial Narrow"/>
      <w:sz w:val="24"/>
    </w:rPr>
  </w:style>
  <w:style w:type="paragraph" w:customStyle="1" w:styleId="0Tekst1">
    <w:name w:val="0_Tekst1"/>
    <w:aliases w:val="5"/>
    <w:rsid w:val="00F069B5"/>
    <w:pPr>
      <w:spacing w:line="360" w:lineRule="auto"/>
      <w:ind w:left="454"/>
      <w:jc w:val="both"/>
    </w:pPr>
    <w:rPr>
      <w:rFonts w:ascii="Calibri" w:hAnsi="Calibri"/>
      <w:szCs w:val="24"/>
    </w:rPr>
  </w:style>
  <w:style w:type="character" w:customStyle="1" w:styleId="A2Znak">
    <w:name w:val="A2 Znak"/>
    <w:link w:val="A2"/>
    <w:rsid w:val="00C02A0D"/>
    <w:rPr>
      <w:rFonts w:ascii="Arial Narrow" w:hAnsi="Arial Narrow"/>
      <w:b/>
      <w:sz w:val="24"/>
    </w:rPr>
  </w:style>
  <w:style w:type="paragraph" w:customStyle="1" w:styleId="A4">
    <w:name w:val="A4"/>
    <w:basedOn w:val="Normalny"/>
    <w:link w:val="A4Znak"/>
    <w:rsid w:val="00C02A0D"/>
    <w:rPr>
      <w:rFonts w:ascii="Arial Narrow" w:hAnsi="Arial Narrow"/>
      <w:b/>
      <w:sz w:val="24"/>
      <w:szCs w:val="20"/>
    </w:rPr>
  </w:style>
  <w:style w:type="character" w:customStyle="1" w:styleId="A4Znak">
    <w:name w:val="A4 Znak"/>
    <w:link w:val="A4"/>
    <w:rsid w:val="00C02A0D"/>
    <w:rPr>
      <w:rFonts w:ascii="Arial Narrow" w:hAnsi="Arial Narrow"/>
      <w:b/>
      <w:sz w:val="24"/>
    </w:rPr>
  </w:style>
  <w:style w:type="paragraph" w:customStyle="1" w:styleId="0TekstST">
    <w:name w:val="0 Tekst ST"/>
    <w:rsid w:val="00870DB7"/>
    <w:pPr>
      <w:spacing w:before="60"/>
      <w:ind w:left="454"/>
      <w:jc w:val="both"/>
    </w:pPr>
    <w:rPr>
      <w:rFonts w:ascii="Calibri" w:hAnsi="Calibri"/>
      <w:szCs w:val="24"/>
    </w:rPr>
  </w:style>
  <w:style w:type="paragraph" w:styleId="Tytu">
    <w:name w:val="Title"/>
    <w:basedOn w:val="Normalny"/>
    <w:link w:val="TytuZnak"/>
    <w:qFormat/>
    <w:rsid w:val="00C02A0D"/>
    <w:pPr>
      <w:jc w:val="center"/>
    </w:pPr>
    <w:rPr>
      <w:rFonts w:ascii="Arial Narrow" w:hAnsi="Arial Narrow"/>
      <w:b/>
      <w:bCs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C02A0D"/>
    <w:rPr>
      <w:rFonts w:ascii="Arial Narrow" w:hAnsi="Arial Narrow"/>
      <w:b/>
      <w:bCs/>
      <w:sz w:val="32"/>
    </w:rPr>
  </w:style>
  <w:style w:type="paragraph" w:customStyle="1" w:styleId="A1">
    <w:name w:val="A1"/>
    <w:basedOn w:val="Normalny"/>
    <w:link w:val="A1Znak"/>
    <w:rsid w:val="00C02A0D"/>
    <w:rPr>
      <w:rFonts w:ascii="Arial Narrow" w:hAnsi="Arial Narrow"/>
      <w:b/>
      <w:sz w:val="28"/>
      <w:szCs w:val="20"/>
    </w:rPr>
  </w:style>
  <w:style w:type="paragraph" w:customStyle="1" w:styleId="A4ZnakZnak">
    <w:name w:val="A4 Znak Znak"/>
    <w:basedOn w:val="Normalny"/>
    <w:link w:val="A4ZnakZnakZnak"/>
    <w:rsid w:val="00C02A0D"/>
    <w:rPr>
      <w:rFonts w:ascii="Arial Narrow" w:hAnsi="Arial Narrow"/>
      <w:b/>
      <w:sz w:val="24"/>
      <w:szCs w:val="20"/>
    </w:rPr>
  </w:style>
  <w:style w:type="paragraph" w:styleId="Spistreci5">
    <w:name w:val="toc 5"/>
    <w:basedOn w:val="Normalny"/>
    <w:next w:val="Normalny"/>
    <w:autoRedefine/>
    <w:uiPriority w:val="39"/>
    <w:rsid w:val="00C02A0D"/>
    <w:pPr>
      <w:ind w:left="960"/>
    </w:pPr>
    <w:rPr>
      <w:rFonts w:ascii="Arial Narrow" w:hAnsi="Arial Narrow"/>
      <w:sz w:val="24"/>
      <w:szCs w:val="20"/>
    </w:rPr>
  </w:style>
  <w:style w:type="paragraph" w:styleId="Spistreci6">
    <w:name w:val="toc 6"/>
    <w:basedOn w:val="Normalny"/>
    <w:next w:val="Normalny"/>
    <w:autoRedefine/>
    <w:uiPriority w:val="39"/>
    <w:rsid w:val="00C02A0D"/>
    <w:pPr>
      <w:ind w:left="1200"/>
    </w:pPr>
    <w:rPr>
      <w:rFonts w:ascii="Arial Narrow" w:hAnsi="Arial Narrow"/>
      <w:sz w:val="24"/>
      <w:szCs w:val="20"/>
    </w:rPr>
  </w:style>
  <w:style w:type="paragraph" w:styleId="Spistreci7">
    <w:name w:val="toc 7"/>
    <w:basedOn w:val="Normalny"/>
    <w:next w:val="Normalny"/>
    <w:autoRedefine/>
    <w:uiPriority w:val="39"/>
    <w:rsid w:val="00C02A0D"/>
    <w:pPr>
      <w:ind w:left="1440"/>
    </w:pPr>
    <w:rPr>
      <w:rFonts w:ascii="Arial Narrow" w:hAnsi="Arial Narrow"/>
      <w:sz w:val="24"/>
      <w:szCs w:val="20"/>
    </w:rPr>
  </w:style>
  <w:style w:type="paragraph" w:styleId="Spistreci8">
    <w:name w:val="toc 8"/>
    <w:basedOn w:val="Normalny"/>
    <w:next w:val="Normalny"/>
    <w:autoRedefine/>
    <w:uiPriority w:val="39"/>
    <w:rsid w:val="00C02A0D"/>
    <w:pPr>
      <w:ind w:left="1680"/>
    </w:pPr>
    <w:rPr>
      <w:rFonts w:ascii="Arial Narrow" w:hAnsi="Arial Narrow"/>
      <w:sz w:val="24"/>
      <w:szCs w:val="20"/>
    </w:rPr>
  </w:style>
  <w:style w:type="paragraph" w:styleId="Spistreci9">
    <w:name w:val="toc 9"/>
    <w:basedOn w:val="Normalny"/>
    <w:next w:val="Normalny"/>
    <w:autoRedefine/>
    <w:uiPriority w:val="39"/>
    <w:rsid w:val="00C02A0D"/>
    <w:pPr>
      <w:ind w:left="1920"/>
    </w:pPr>
    <w:rPr>
      <w:rFonts w:ascii="Arial Narrow" w:hAnsi="Arial Narrow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C02A0D"/>
    <w:pPr>
      <w:ind w:firstLine="709"/>
    </w:pPr>
    <w:rPr>
      <w:rFonts w:ascii="Arial Narrow" w:hAnsi="Arial Narrow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2A0D"/>
    <w:rPr>
      <w:rFonts w:ascii="Arial Narrow" w:hAnsi="Arial Narrow"/>
      <w:sz w:val="24"/>
    </w:rPr>
  </w:style>
  <w:style w:type="paragraph" w:styleId="Tekstpodstawowywcity2">
    <w:name w:val="Body Text Indent 2"/>
    <w:basedOn w:val="Normalny"/>
    <w:link w:val="Tekstpodstawowywcity2Znak"/>
    <w:rsid w:val="00C02A0D"/>
    <w:pPr>
      <w:spacing w:line="360" w:lineRule="auto"/>
      <w:ind w:firstLine="708"/>
    </w:pPr>
    <w:rPr>
      <w:rFonts w:ascii="Arial Narrow" w:hAnsi="Arial Narrow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02A0D"/>
    <w:rPr>
      <w:rFonts w:ascii="Arial Narrow" w:hAnsi="Arial Narrow"/>
      <w:sz w:val="24"/>
    </w:rPr>
  </w:style>
  <w:style w:type="character" w:styleId="UyteHipercze">
    <w:name w:val="FollowedHyperlink"/>
    <w:rsid w:val="00C02A0D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rsid w:val="00C02A0D"/>
    <w:rPr>
      <w:rFonts w:ascii="Arial Narrow" w:hAnsi="Arial Narrow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02A0D"/>
    <w:rPr>
      <w:rFonts w:ascii="Arial Narrow" w:hAnsi="Arial Narrow"/>
    </w:rPr>
  </w:style>
  <w:style w:type="character" w:styleId="Odwoanieprzypisudolnego">
    <w:name w:val="footnote reference"/>
    <w:rsid w:val="00C02A0D"/>
    <w:rPr>
      <w:vertAlign w:val="superscript"/>
    </w:rPr>
  </w:style>
  <w:style w:type="paragraph" w:customStyle="1" w:styleId="Tekstpodstawowy21">
    <w:name w:val="Tekst podstawowy 21"/>
    <w:basedOn w:val="Normalny"/>
    <w:rsid w:val="00C02A0D"/>
    <w:pPr>
      <w:spacing w:before="240" w:after="120"/>
    </w:pPr>
    <w:rPr>
      <w:rFonts w:ascii="Arial Narrow" w:hAnsi="Arial Narrow"/>
      <w:sz w:val="24"/>
      <w:szCs w:val="20"/>
      <w:u w:val="single"/>
    </w:rPr>
  </w:style>
  <w:style w:type="paragraph" w:styleId="Zwykytekst">
    <w:name w:val="Plain Text"/>
    <w:basedOn w:val="Normalny"/>
    <w:link w:val="ZwykytekstZnak"/>
    <w:rsid w:val="00C02A0D"/>
    <w:pPr>
      <w:jc w:val="left"/>
    </w:pPr>
    <w:rPr>
      <w:rFonts w:ascii="Courier New" w:hAnsi="Courier New" w:cs="Courier New"/>
      <w:szCs w:val="20"/>
    </w:rPr>
  </w:style>
  <w:style w:type="character" w:customStyle="1" w:styleId="ZwykytekstZnak">
    <w:name w:val="Zwykły tekst Znak"/>
    <w:basedOn w:val="Domylnaczcionkaakapitu"/>
    <w:link w:val="Zwykytekst"/>
    <w:rsid w:val="00C02A0D"/>
    <w:rPr>
      <w:rFonts w:ascii="Courier New" w:hAnsi="Courier New" w:cs="Courier New"/>
    </w:rPr>
  </w:style>
  <w:style w:type="paragraph" w:styleId="Lista3">
    <w:name w:val="List 3"/>
    <w:basedOn w:val="Normalny"/>
    <w:rsid w:val="00C02A0D"/>
    <w:pPr>
      <w:ind w:left="849" w:hanging="283"/>
      <w:jc w:val="left"/>
    </w:pPr>
    <w:rPr>
      <w:rFonts w:ascii="Times New Roman" w:hAnsi="Times New Roman"/>
      <w:szCs w:val="20"/>
    </w:rPr>
  </w:style>
  <w:style w:type="paragraph" w:styleId="Lista-kontynuacja2">
    <w:name w:val="List Continue 2"/>
    <w:basedOn w:val="Normalny"/>
    <w:rsid w:val="00C02A0D"/>
    <w:pPr>
      <w:spacing w:after="120"/>
      <w:ind w:left="566"/>
      <w:jc w:val="left"/>
    </w:pPr>
    <w:rPr>
      <w:rFonts w:ascii="Times New Roman" w:hAnsi="Times New Roman"/>
      <w:szCs w:val="20"/>
    </w:rPr>
  </w:style>
  <w:style w:type="paragraph" w:styleId="Lista-kontynuacja">
    <w:name w:val="List Continue"/>
    <w:basedOn w:val="Normalny"/>
    <w:rsid w:val="00C02A0D"/>
    <w:pPr>
      <w:spacing w:after="120"/>
      <w:ind w:left="283"/>
      <w:jc w:val="left"/>
    </w:pPr>
    <w:rPr>
      <w:rFonts w:ascii="Times New Roman" w:hAnsi="Times New Roman"/>
      <w:szCs w:val="20"/>
    </w:rPr>
  </w:style>
  <w:style w:type="paragraph" w:styleId="Tekstpodstawowy3">
    <w:name w:val="Body Text 3"/>
    <w:basedOn w:val="Normalny"/>
    <w:link w:val="Tekstpodstawowy3Znak"/>
    <w:rsid w:val="00C02A0D"/>
    <w:pPr>
      <w:spacing w:after="120"/>
    </w:pPr>
    <w:rPr>
      <w:rFonts w:ascii="Arial Narrow" w:hAnsi="Arial Narrow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02A0D"/>
    <w:rPr>
      <w:rFonts w:ascii="Arial Narrow" w:hAnsi="Arial Narrow"/>
      <w:sz w:val="16"/>
      <w:szCs w:val="16"/>
    </w:rPr>
  </w:style>
  <w:style w:type="paragraph" w:customStyle="1" w:styleId="p9">
    <w:name w:val="p9"/>
    <w:basedOn w:val="Normalny"/>
    <w:rsid w:val="00C02A0D"/>
    <w:pPr>
      <w:widowControl w:val="0"/>
      <w:tabs>
        <w:tab w:val="left" w:pos="1060"/>
      </w:tabs>
      <w:autoSpaceDE w:val="0"/>
      <w:autoSpaceDN w:val="0"/>
      <w:adjustRightInd w:val="0"/>
      <w:spacing w:line="280" w:lineRule="atLeast"/>
      <w:ind w:left="380"/>
    </w:pPr>
    <w:rPr>
      <w:rFonts w:ascii="Times New Roman" w:hAnsi="Times New Roman"/>
      <w:szCs w:val="20"/>
    </w:rPr>
  </w:style>
  <w:style w:type="paragraph" w:customStyle="1" w:styleId="p13">
    <w:name w:val="p13"/>
    <w:basedOn w:val="Normalny"/>
    <w:rsid w:val="00C02A0D"/>
    <w:pPr>
      <w:widowControl w:val="0"/>
      <w:autoSpaceDE w:val="0"/>
      <w:autoSpaceDN w:val="0"/>
      <w:adjustRightInd w:val="0"/>
      <w:spacing w:line="240" w:lineRule="atLeast"/>
      <w:ind w:left="144" w:hanging="144"/>
    </w:pPr>
    <w:rPr>
      <w:rFonts w:ascii="Times New Roman" w:hAnsi="Times New Roman"/>
      <w:szCs w:val="20"/>
    </w:rPr>
  </w:style>
  <w:style w:type="paragraph" w:customStyle="1" w:styleId="p3">
    <w:name w:val="p3"/>
    <w:basedOn w:val="Normalny"/>
    <w:rsid w:val="00C02A0D"/>
    <w:pPr>
      <w:widowControl w:val="0"/>
      <w:autoSpaceDE w:val="0"/>
      <w:autoSpaceDN w:val="0"/>
      <w:adjustRightInd w:val="0"/>
      <w:spacing w:line="320" w:lineRule="atLeast"/>
    </w:pPr>
    <w:rPr>
      <w:rFonts w:ascii="Times New Roman" w:hAnsi="Times New Roman"/>
      <w:szCs w:val="20"/>
    </w:rPr>
  </w:style>
  <w:style w:type="paragraph" w:customStyle="1" w:styleId="p4">
    <w:name w:val="p4"/>
    <w:basedOn w:val="Normalny"/>
    <w:rsid w:val="00C02A0D"/>
    <w:pPr>
      <w:widowControl w:val="0"/>
      <w:autoSpaceDE w:val="0"/>
      <w:autoSpaceDN w:val="0"/>
      <w:adjustRightInd w:val="0"/>
      <w:spacing w:line="240" w:lineRule="atLeast"/>
      <w:ind w:left="864" w:hanging="576"/>
    </w:pPr>
    <w:rPr>
      <w:rFonts w:ascii="Times New Roman" w:hAnsi="Times New Roman"/>
      <w:szCs w:val="20"/>
    </w:rPr>
  </w:style>
  <w:style w:type="paragraph" w:customStyle="1" w:styleId="t2">
    <w:name w:val="t2"/>
    <w:basedOn w:val="Normalny"/>
    <w:rsid w:val="00C02A0D"/>
    <w:pPr>
      <w:widowControl w:val="0"/>
      <w:autoSpaceDE w:val="0"/>
      <w:autoSpaceDN w:val="0"/>
      <w:adjustRightInd w:val="0"/>
      <w:spacing w:line="320" w:lineRule="atLeast"/>
      <w:jc w:val="left"/>
    </w:pPr>
    <w:rPr>
      <w:rFonts w:ascii="Times New Roman" w:hAnsi="Times New Roman"/>
      <w:szCs w:val="20"/>
    </w:rPr>
  </w:style>
  <w:style w:type="paragraph" w:customStyle="1" w:styleId="p8">
    <w:name w:val="p8"/>
    <w:basedOn w:val="Normalny"/>
    <w:rsid w:val="00C02A0D"/>
    <w:pPr>
      <w:widowControl w:val="0"/>
      <w:autoSpaceDE w:val="0"/>
      <w:autoSpaceDN w:val="0"/>
      <w:adjustRightInd w:val="0"/>
      <w:spacing w:line="440" w:lineRule="atLeast"/>
      <w:ind w:left="780"/>
      <w:jc w:val="left"/>
    </w:pPr>
    <w:rPr>
      <w:rFonts w:ascii="Times New Roman" w:hAnsi="Times New Roman"/>
      <w:szCs w:val="20"/>
    </w:rPr>
  </w:style>
  <w:style w:type="character" w:customStyle="1" w:styleId="A4ZnakZnakZnak">
    <w:name w:val="A4 Znak Znak Znak"/>
    <w:link w:val="A4ZnakZnak"/>
    <w:rsid w:val="00C02A0D"/>
    <w:rPr>
      <w:rFonts w:ascii="Arial Narrow" w:hAnsi="Arial Narrow"/>
      <w:b/>
      <w:sz w:val="24"/>
    </w:rPr>
  </w:style>
  <w:style w:type="paragraph" w:customStyle="1" w:styleId="Tekstpodstawowy31">
    <w:name w:val="Tekst podstawowy 31"/>
    <w:basedOn w:val="Normalny"/>
    <w:rsid w:val="00C02A0D"/>
    <w:pPr>
      <w:jc w:val="left"/>
    </w:pPr>
    <w:rPr>
      <w:rFonts w:ascii="Arial Narrow" w:hAnsi="Arial Narrow"/>
      <w:sz w:val="24"/>
      <w:szCs w:val="20"/>
    </w:rPr>
  </w:style>
  <w:style w:type="paragraph" w:customStyle="1" w:styleId="StylA3NiePogrubienie">
    <w:name w:val="Styl A3 + Nie Pogrubienie"/>
    <w:basedOn w:val="A3"/>
    <w:rsid w:val="00C02A0D"/>
    <w:pPr>
      <w:tabs>
        <w:tab w:val="left" w:pos="851"/>
      </w:tabs>
    </w:pPr>
    <w:rPr>
      <w:b w:val="0"/>
    </w:rPr>
  </w:style>
  <w:style w:type="paragraph" w:customStyle="1" w:styleId="StylA3NiePogrubienie1">
    <w:name w:val="Styl A3 + Nie Pogrubienie1"/>
    <w:basedOn w:val="A3"/>
    <w:rsid w:val="00C02A0D"/>
    <w:pPr>
      <w:tabs>
        <w:tab w:val="left" w:pos="1134"/>
      </w:tabs>
    </w:pPr>
    <w:rPr>
      <w:b w:val="0"/>
    </w:rPr>
  </w:style>
  <w:style w:type="character" w:styleId="Odwoaniedokomentarza">
    <w:name w:val="annotation reference"/>
    <w:rsid w:val="00C02A0D"/>
    <w:rPr>
      <w:sz w:val="16"/>
    </w:rPr>
  </w:style>
  <w:style w:type="paragraph" w:styleId="Tekstkomentarza">
    <w:name w:val="annotation text"/>
    <w:basedOn w:val="Normalny"/>
    <w:link w:val="TekstkomentarzaZnak"/>
    <w:rsid w:val="00C02A0D"/>
    <w:pPr>
      <w:spacing w:line="360" w:lineRule="auto"/>
      <w:jc w:val="left"/>
    </w:pPr>
    <w:rPr>
      <w:rFonts w:ascii="Times New Roman" w:hAnsi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02A0D"/>
  </w:style>
  <w:style w:type="paragraph" w:customStyle="1" w:styleId="Styl5">
    <w:name w:val="Styl5"/>
    <w:basedOn w:val="A2"/>
    <w:link w:val="Styl5Znak"/>
    <w:rsid w:val="00C02A0D"/>
    <w:pPr>
      <w:spacing w:line="360" w:lineRule="auto"/>
    </w:pPr>
    <w:rPr>
      <w:sz w:val="22"/>
      <w:szCs w:val="22"/>
    </w:rPr>
  </w:style>
  <w:style w:type="paragraph" w:customStyle="1" w:styleId="Styl15">
    <w:name w:val="Styl15"/>
    <w:basedOn w:val="A2"/>
    <w:link w:val="Styl15Znak"/>
    <w:rsid w:val="00C02A0D"/>
    <w:pPr>
      <w:spacing w:line="360" w:lineRule="auto"/>
    </w:pPr>
    <w:rPr>
      <w:sz w:val="22"/>
      <w:szCs w:val="22"/>
    </w:rPr>
  </w:style>
  <w:style w:type="character" w:customStyle="1" w:styleId="Styl15Znak">
    <w:name w:val="Styl15 Znak"/>
    <w:link w:val="Styl15"/>
    <w:rsid w:val="00C02A0D"/>
    <w:rPr>
      <w:rFonts w:ascii="Arial Narrow" w:hAnsi="Arial Narrow"/>
      <w:b/>
      <w:sz w:val="22"/>
      <w:szCs w:val="22"/>
    </w:rPr>
  </w:style>
  <w:style w:type="character" w:customStyle="1" w:styleId="Styl5Znak">
    <w:name w:val="Styl5 Znak"/>
    <w:link w:val="Styl5"/>
    <w:rsid w:val="00C02A0D"/>
    <w:rPr>
      <w:rFonts w:ascii="Arial Narrow" w:hAnsi="Arial Narrow"/>
      <w:b/>
      <w:sz w:val="22"/>
      <w:szCs w:val="22"/>
    </w:rPr>
  </w:style>
  <w:style w:type="paragraph" w:customStyle="1" w:styleId="Styl6">
    <w:name w:val="Styl6"/>
    <w:basedOn w:val="Spistreci3"/>
    <w:next w:val="Spistreci5"/>
    <w:rsid w:val="00C02A0D"/>
    <w:pPr>
      <w:tabs>
        <w:tab w:val="clear" w:pos="9628"/>
        <w:tab w:val="left" w:pos="1191"/>
        <w:tab w:val="right" w:leader="dot" w:pos="8789"/>
      </w:tabs>
      <w:spacing w:before="0" w:after="0"/>
      <w:ind w:left="1077" w:right="1134" w:hanging="340"/>
      <w:jc w:val="both"/>
    </w:pPr>
    <w:rPr>
      <w:rFonts w:ascii="Arial Narrow" w:hAnsi="Arial Narrow"/>
      <w:sz w:val="22"/>
      <w:szCs w:val="20"/>
    </w:rPr>
  </w:style>
  <w:style w:type="paragraph" w:customStyle="1" w:styleId="A5">
    <w:name w:val="A5"/>
    <w:basedOn w:val="A2"/>
    <w:rsid w:val="00C02A0D"/>
    <w:pPr>
      <w:spacing w:line="360" w:lineRule="auto"/>
    </w:pPr>
    <w:rPr>
      <w:sz w:val="22"/>
      <w:szCs w:val="22"/>
    </w:rPr>
  </w:style>
  <w:style w:type="paragraph" w:styleId="Tekstblokowy">
    <w:name w:val="Block Text"/>
    <w:basedOn w:val="Normalny"/>
    <w:rsid w:val="00C02A0D"/>
    <w:pPr>
      <w:shd w:val="clear" w:color="auto" w:fill="FFFFFF"/>
      <w:overflowPunct w:val="0"/>
      <w:autoSpaceDE w:val="0"/>
      <w:autoSpaceDN w:val="0"/>
      <w:adjustRightInd w:val="0"/>
      <w:spacing w:before="101" w:after="768" w:line="422" w:lineRule="exact"/>
      <w:ind w:left="5" w:right="24"/>
      <w:textAlignment w:val="baseline"/>
    </w:pPr>
    <w:rPr>
      <w:rFonts w:ascii="Arial" w:hAnsi="Arial" w:cs="Arial"/>
      <w:color w:val="000000"/>
      <w:w w:val="96"/>
      <w:sz w:val="24"/>
    </w:rPr>
  </w:style>
  <w:style w:type="paragraph" w:customStyle="1" w:styleId="p15">
    <w:name w:val="p15"/>
    <w:basedOn w:val="Normalny"/>
    <w:rsid w:val="00C02A0D"/>
    <w:pPr>
      <w:widowControl w:val="0"/>
      <w:tabs>
        <w:tab w:val="left" w:pos="1100"/>
      </w:tabs>
      <w:spacing w:line="280" w:lineRule="atLeast"/>
      <w:ind w:left="340"/>
    </w:pPr>
    <w:rPr>
      <w:rFonts w:ascii="Times New Roman" w:hAnsi="Times New Roman"/>
      <w:szCs w:val="20"/>
    </w:rPr>
  </w:style>
  <w:style w:type="paragraph" w:styleId="Podtytu">
    <w:name w:val="Subtitle"/>
    <w:basedOn w:val="Normalny"/>
    <w:link w:val="PodtytuZnak"/>
    <w:qFormat/>
    <w:rsid w:val="00C02A0D"/>
    <w:pPr>
      <w:tabs>
        <w:tab w:val="left" w:pos="284"/>
      </w:tabs>
      <w:ind w:hanging="11"/>
      <w:jc w:val="left"/>
    </w:pPr>
    <w:rPr>
      <w:rFonts w:ascii="Times New Roman" w:hAnsi="Times New Roman"/>
      <w:b/>
      <w:sz w:val="28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rsid w:val="00C02A0D"/>
    <w:rPr>
      <w:b/>
      <w:sz w:val="28"/>
      <w:u w:val="single"/>
    </w:rPr>
  </w:style>
  <w:style w:type="paragraph" w:styleId="NormalnyWeb">
    <w:name w:val="Normal (Web)"/>
    <w:basedOn w:val="Normalny"/>
    <w:rsid w:val="00C02A0D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style21">
    <w:name w:val="style21"/>
    <w:rsid w:val="00C02A0D"/>
    <w:rPr>
      <w:color w:val="003399"/>
    </w:rPr>
  </w:style>
  <w:style w:type="paragraph" w:customStyle="1" w:styleId="txtmalyleft">
    <w:name w:val="txtmalyleft"/>
    <w:basedOn w:val="Normalny"/>
    <w:rsid w:val="00C02A0D"/>
    <w:pPr>
      <w:spacing w:before="100" w:beforeAutospacing="1" w:after="100" w:afterAutospacing="1"/>
      <w:jc w:val="right"/>
    </w:pPr>
    <w:rPr>
      <w:rFonts w:ascii="Verdana" w:hAnsi="Verdana"/>
      <w:color w:val="333366"/>
      <w:sz w:val="14"/>
      <w:szCs w:val="14"/>
    </w:rPr>
  </w:style>
  <w:style w:type="character" w:customStyle="1" w:styleId="txtmalyleft1">
    <w:name w:val="txtmalyleft1"/>
    <w:rsid w:val="00C02A0D"/>
    <w:rPr>
      <w:rFonts w:ascii="Verdana" w:hAnsi="Verdana" w:hint="default"/>
      <w:b w:val="0"/>
      <w:bCs w:val="0"/>
      <w:i w:val="0"/>
      <w:iCs w:val="0"/>
      <w:strike w:val="0"/>
      <w:dstrike w:val="0"/>
      <w:color w:val="333366"/>
      <w:sz w:val="14"/>
      <w:szCs w:val="14"/>
      <w:u w:val="none"/>
      <w:effect w:val="none"/>
    </w:rPr>
  </w:style>
  <w:style w:type="paragraph" w:customStyle="1" w:styleId="linkindex">
    <w:name w:val="linkindex"/>
    <w:basedOn w:val="Normalny"/>
    <w:rsid w:val="00C02A0D"/>
    <w:pPr>
      <w:spacing w:before="100" w:beforeAutospacing="1" w:after="100" w:afterAutospacing="1"/>
      <w:jc w:val="left"/>
    </w:pPr>
    <w:rPr>
      <w:rFonts w:ascii="Verdana" w:hAnsi="Verdana"/>
      <w:b/>
      <w:bCs/>
      <w:color w:val="33336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C02A0D"/>
    <w:rPr>
      <w:rFonts w:ascii="Arial Narrow" w:hAnsi="Arial Narrow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02A0D"/>
    <w:rPr>
      <w:rFonts w:ascii="Arial Narrow" w:hAnsi="Arial Narrow"/>
    </w:rPr>
  </w:style>
  <w:style w:type="character" w:styleId="Odwoanieprzypisukocowego">
    <w:name w:val="endnote reference"/>
    <w:rsid w:val="00C02A0D"/>
    <w:rPr>
      <w:vertAlign w:val="superscript"/>
    </w:rPr>
  </w:style>
  <w:style w:type="character" w:customStyle="1" w:styleId="tooltip">
    <w:name w:val="tooltip"/>
    <w:basedOn w:val="Domylnaczcionkaakapitu"/>
    <w:rsid w:val="00C02A0D"/>
  </w:style>
  <w:style w:type="character" w:customStyle="1" w:styleId="oryg">
    <w:name w:val="oryg"/>
    <w:basedOn w:val="Domylnaczcionkaakapitu"/>
    <w:rsid w:val="00C02A0D"/>
  </w:style>
  <w:style w:type="paragraph" w:customStyle="1" w:styleId="Styl1">
    <w:name w:val="Styl1"/>
    <w:basedOn w:val="Spistreci1"/>
    <w:rsid w:val="00C02A0D"/>
    <w:pPr>
      <w:tabs>
        <w:tab w:val="clear" w:pos="9639"/>
        <w:tab w:val="right" w:leader="dot" w:pos="8777"/>
      </w:tabs>
      <w:spacing w:before="240"/>
      <w:ind w:left="709" w:right="1134" w:hanging="709"/>
      <w:contextualSpacing w:val="0"/>
      <w:jc w:val="both"/>
    </w:pPr>
    <w:rPr>
      <w:rFonts w:ascii="Arial Black" w:hAnsi="Arial Black"/>
      <w:caps w:val="0"/>
    </w:rPr>
  </w:style>
  <w:style w:type="character" w:customStyle="1" w:styleId="NagwekZnak">
    <w:name w:val="Nagłówek Znak"/>
    <w:aliases w:val="Nagłówek strony Znak"/>
    <w:link w:val="Nagwek"/>
    <w:rsid w:val="00C02A0D"/>
    <w:rPr>
      <w:rFonts w:ascii="Calibri" w:hAnsi="Calibri"/>
      <w:sz w:val="16"/>
      <w:shd w:val="solid" w:color="D6E3BC" w:themeColor="accent3" w:themeTint="66" w:fill="auto"/>
    </w:rPr>
  </w:style>
  <w:style w:type="character" w:customStyle="1" w:styleId="StopkaZnak">
    <w:name w:val="Stopka Znak"/>
    <w:link w:val="Stopka"/>
    <w:rsid w:val="00C02A0D"/>
    <w:rPr>
      <w:rFonts w:ascii="Calibri" w:hAnsi="Calibri"/>
      <w:sz w:val="16"/>
      <w:shd w:val="solid" w:color="D6E3BC" w:themeColor="accent3" w:themeTint="66" w:fill="auto"/>
    </w:rPr>
  </w:style>
  <w:style w:type="paragraph" w:styleId="Lista4">
    <w:name w:val="List 4"/>
    <w:basedOn w:val="Normalny"/>
    <w:rsid w:val="00C02A0D"/>
    <w:pPr>
      <w:ind w:left="1132" w:hanging="283"/>
    </w:pPr>
    <w:rPr>
      <w:rFonts w:ascii="Arial Narrow" w:hAnsi="Arial Narrow"/>
      <w:sz w:val="24"/>
      <w:szCs w:val="20"/>
    </w:rPr>
  </w:style>
  <w:style w:type="paragraph" w:styleId="Lista5">
    <w:name w:val="List 5"/>
    <w:basedOn w:val="Normalny"/>
    <w:rsid w:val="00C02A0D"/>
    <w:pPr>
      <w:ind w:left="1415" w:hanging="283"/>
    </w:pPr>
    <w:rPr>
      <w:rFonts w:ascii="Arial Narrow" w:hAnsi="Arial Narrow"/>
      <w:sz w:val="24"/>
      <w:szCs w:val="20"/>
    </w:rPr>
  </w:style>
  <w:style w:type="paragraph" w:styleId="Listapunktowana3">
    <w:name w:val="List Bullet 3"/>
    <w:basedOn w:val="Normalny"/>
    <w:rsid w:val="00C02A0D"/>
    <w:pPr>
      <w:numPr>
        <w:numId w:val="13"/>
      </w:numPr>
    </w:pPr>
    <w:rPr>
      <w:rFonts w:ascii="Arial Narrow" w:hAnsi="Arial Narrow"/>
      <w:sz w:val="24"/>
      <w:szCs w:val="20"/>
    </w:rPr>
  </w:style>
  <w:style w:type="paragraph" w:styleId="Listapunktowana4">
    <w:name w:val="List Bullet 4"/>
    <w:basedOn w:val="Normalny"/>
    <w:rsid w:val="00C02A0D"/>
    <w:pPr>
      <w:numPr>
        <w:numId w:val="14"/>
      </w:numPr>
    </w:pPr>
    <w:rPr>
      <w:rFonts w:ascii="Arial Narrow" w:hAnsi="Arial Narrow"/>
      <w:sz w:val="24"/>
      <w:szCs w:val="20"/>
    </w:rPr>
  </w:style>
  <w:style w:type="paragraph" w:styleId="Lista-kontynuacja3">
    <w:name w:val="List Continue 3"/>
    <w:basedOn w:val="Normalny"/>
    <w:rsid w:val="00C02A0D"/>
    <w:pPr>
      <w:spacing w:after="120"/>
      <w:ind w:left="849"/>
    </w:pPr>
    <w:rPr>
      <w:rFonts w:ascii="Arial Narrow" w:hAnsi="Arial Narrow"/>
      <w:sz w:val="24"/>
      <w:szCs w:val="20"/>
    </w:rPr>
  </w:style>
  <w:style w:type="paragraph" w:styleId="Lista-kontynuacja5">
    <w:name w:val="List Continue 5"/>
    <w:basedOn w:val="Normalny"/>
    <w:rsid w:val="00C02A0D"/>
    <w:pPr>
      <w:spacing w:after="120"/>
      <w:ind w:left="1415"/>
    </w:pPr>
    <w:rPr>
      <w:rFonts w:ascii="Arial Narrow" w:hAnsi="Arial Narrow"/>
      <w:sz w:val="24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C02A0D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C02A0D"/>
    <w:rPr>
      <w:rFonts w:ascii="Arial Narrow" w:hAnsi="Arial Narrow"/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C02A0D"/>
    <w:pPr>
      <w:spacing w:after="120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C02A0D"/>
    <w:rPr>
      <w:rFonts w:ascii="Arial Narrow" w:hAnsi="Arial Narrow"/>
      <w:sz w:val="24"/>
    </w:rPr>
  </w:style>
  <w:style w:type="paragraph" w:customStyle="1" w:styleId="Tekstpodstawowy210">
    <w:name w:val="Tekst podstawowy 21"/>
    <w:basedOn w:val="Normalny"/>
    <w:rsid w:val="00495BE8"/>
    <w:pPr>
      <w:spacing w:before="240" w:after="120"/>
    </w:pPr>
    <w:rPr>
      <w:rFonts w:ascii="Arial Narrow" w:hAnsi="Arial Narrow"/>
      <w:sz w:val="24"/>
      <w:szCs w:val="20"/>
      <w:u w:val="single"/>
    </w:rPr>
  </w:style>
  <w:style w:type="paragraph" w:customStyle="1" w:styleId="Tekstpodstawowy310">
    <w:name w:val="Tekst podstawowy 31"/>
    <w:basedOn w:val="Normalny"/>
    <w:rsid w:val="00495BE8"/>
    <w:pPr>
      <w:jc w:val="left"/>
    </w:pPr>
    <w:rPr>
      <w:rFonts w:ascii="Arial Narrow" w:hAnsi="Arial Narrow"/>
      <w:sz w:val="24"/>
      <w:szCs w:val="20"/>
    </w:rPr>
  </w:style>
  <w:style w:type="paragraph" w:customStyle="1" w:styleId="Tekstpodstawowy22">
    <w:name w:val="Tekst podstawowy 22"/>
    <w:basedOn w:val="Normalny"/>
    <w:rsid w:val="00495BE8"/>
    <w:pPr>
      <w:spacing w:before="240" w:after="120"/>
    </w:pPr>
    <w:rPr>
      <w:rFonts w:ascii="Arial Narrow" w:hAnsi="Arial Narrow"/>
      <w:sz w:val="24"/>
      <w:szCs w:val="20"/>
      <w:u w:val="single"/>
    </w:rPr>
  </w:style>
  <w:style w:type="paragraph" w:customStyle="1" w:styleId="Tekstpodstawowy32">
    <w:name w:val="Tekst podstawowy 32"/>
    <w:basedOn w:val="Normalny"/>
    <w:rsid w:val="00495BE8"/>
    <w:pPr>
      <w:jc w:val="left"/>
    </w:pPr>
    <w:rPr>
      <w:rFonts w:ascii="Arial Narrow" w:hAnsi="Arial Narrow"/>
      <w:sz w:val="24"/>
      <w:szCs w:val="20"/>
    </w:rPr>
  </w:style>
  <w:style w:type="paragraph" w:customStyle="1" w:styleId="Tekstwstpniesformatowany">
    <w:name w:val="Tekst wstępnie sformatowany"/>
    <w:basedOn w:val="Normalny"/>
    <w:rsid w:val="00495BE8"/>
    <w:pPr>
      <w:suppressAutoHyphens/>
      <w:jc w:val="left"/>
    </w:pPr>
    <w:rPr>
      <w:rFonts w:ascii="Courier New" w:eastAsia="Courier New" w:hAnsi="Courier New" w:cs="Courier New"/>
      <w:color w:val="000000"/>
      <w:szCs w:val="20"/>
      <w:lang w:eastAsia="ar-SA"/>
    </w:rPr>
  </w:style>
  <w:style w:type="paragraph" w:customStyle="1" w:styleId="Default">
    <w:name w:val="Default"/>
    <w:rsid w:val="00495BE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4ZnakZnakZnakZnak">
    <w:name w:val="A4 Znak Znak Znak Znak"/>
    <w:rsid w:val="00495BE8"/>
    <w:rPr>
      <w:rFonts w:ascii="Arial Narrow" w:hAnsi="Arial Narrow"/>
      <w:b/>
      <w:sz w:val="24"/>
      <w:lang w:val="pl-PL" w:eastAsia="pl-PL" w:bidi="ar-SA"/>
    </w:rPr>
  </w:style>
  <w:style w:type="paragraph" w:customStyle="1" w:styleId="Zawartotabeli">
    <w:name w:val="Zawartość tabeli"/>
    <w:basedOn w:val="Normalny"/>
    <w:rsid w:val="00495BE8"/>
    <w:pPr>
      <w:suppressLineNumbers/>
      <w:suppressAutoHyphens/>
      <w:jc w:val="left"/>
    </w:pPr>
    <w:rPr>
      <w:rFonts w:ascii="Times New Roman" w:hAnsi="Times New Roman"/>
      <w:sz w:val="24"/>
      <w:lang w:eastAsia="ar-SA"/>
    </w:rPr>
  </w:style>
  <w:style w:type="paragraph" w:customStyle="1" w:styleId="StylA2ArialBlack20pt">
    <w:name w:val="Styl A2 + Arial Black 20 pt"/>
    <w:basedOn w:val="A2"/>
    <w:link w:val="StylA2ArialBlack20ptZnak"/>
    <w:rsid w:val="00495BE8"/>
    <w:pPr>
      <w:numPr>
        <w:numId w:val="15"/>
      </w:numPr>
    </w:pPr>
    <w:rPr>
      <w:rFonts w:ascii="Arial Black" w:hAnsi="Arial Black"/>
      <w:bCs/>
      <w:sz w:val="40"/>
      <w:szCs w:val="40"/>
    </w:rPr>
  </w:style>
  <w:style w:type="character" w:customStyle="1" w:styleId="StylA2ArialBlack20ptZnak">
    <w:name w:val="Styl A2 + Arial Black 20 pt Znak"/>
    <w:link w:val="StylA2ArialBlack20pt"/>
    <w:rsid w:val="00495BE8"/>
    <w:rPr>
      <w:rFonts w:ascii="Arial Black" w:hAnsi="Arial Black"/>
      <w:b/>
      <w:bCs/>
      <w:sz w:val="40"/>
      <w:szCs w:val="40"/>
    </w:rPr>
  </w:style>
  <w:style w:type="character" w:customStyle="1" w:styleId="Nagwek1Znak">
    <w:name w:val="Nagłówek 1 Znak"/>
    <w:link w:val="Nagwek1"/>
    <w:rsid w:val="00495BE8"/>
    <w:rPr>
      <w:rFonts w:ascii="Calibri" w:eastAsia="Calibri" w:hAnsi="Calibri"/>
      <w:b/>
      <w:caps/>
      <w:kern w:val="28"/>
      <w:sz w:val="24"/>
      <w:shd w:val="clear" w:color="D9D9D9" w:themeColor="background1" w:themeShade="D9" w:fill="D6E3BC" w:themeFill="accent3" w:themeFillTint="66"/>
      <w:lang w:eastAsia="en-US"/>
    </w:rPr>
  </w:style>
  <w:style w:type="character" w:customStyle="1" w:styleId="Nagwek3Znak">
    <w:name w:val="Nagłówek 3 Znak"/>
    <w:link w:val="Nagwek3"/>
    <w:rsid w:val="00495BE8"/>
    <w:rPr>
      <w:rFonts w:ascii="Calibri" w:hAnsi="Calibri"/>
      <w:b/>
      <w:kern w:val="28"/>
    </w:rPr>
  </w:style>
  <w:style w:type="character" w:customStyle="1" w:styleId="A1Znak">
    <w:name w:val="A1 Znak"/>
    <w:link w:val="A1"/>
    <w:rsid w:val="00495BE8"/>
    <w:rPr>
      <w:rFonts w:ascii="Arial Narrow" w:hAnsi="Arial Narrow"/>
      <w:b/>
      <w:sz w:val="28"/>
    </w:rPr>
  </w:style>
  <w:style w:type="paragraph" w:styleId="Tematkomentarza">
    <w:name w:val="annotation subject"/>
    <w:basedOn w:val="Tekstkomentarza"/>
    <w:next w:val="Tekstkomentarza"/>
    <w:link w:val="TematkomentarzaZnak"/>
    <w:rsid w:val="00495BE8"/>
    <w:pPr>
      <w:spacing w:line="240" w:lineRule="auto"/>
      <w:jc w:val="both"/>
    </w:pPr>
    <w:rPr>
      <w:rFonts w:ascii="Arial Narrow" w:hAnsi="Arial Narrow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95BE8"/>
    <w:rPr>
      <w:rFonts w:ascii="Arial Narrow" w:hAnsi="Arial Narrow"/>
      <w:b/>
      <w:bCs/>
    </w:rPr>
  </w:style>
  <w:style w:type="paragraph" w:styleId="HTML-wstpniesformatowany">
    <w:name w:val="HTML Preformatted"/>
    <w:basedOn w:val="Normalny"/>
    <w:link w:val="HTML-wstpniesformatowanyZnak"/>
    <w:rsid w:val="00495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95BE8"/>
    <w:rPr>
      <w:rFonts w:ascii="Courier New" w:hAnsi="Courier New" w:cs="Courier New"/>
    </w:rPr>
  </w:style>
  <w:style w:type="paragraph" w:customStyle="1" w:styleId="0Tekst">
    <w:name w:val="0_Tekst"/>
    <w:qFormat/>
    <w:rsid w:val="005E27F7"/>
    <w:pPr>
      <w:spacing w:line="360" w:lineRule="auto"/>
      <w:ind w:left="454"/>
      <w:jc w:val="both"/>
    </w:pPr>
    <w:rPr>
      <w:rFonts w:ascii="Calibri" w:hAnsi="Calibri"/>
      <w:szCs w:val="24"/>
    </w:rPr>
  </w:style>
  <w:style w:type="paragraph" w:customStyle="1" w:styleId="0Tekst0">
    <w:name w:val="0 Tekst"/>
    <w:qFormat/>
    <w:rsid w:val="00CF6E23"/>
    <w:pPr>
      <w:spacing w:line="360" w:lineRule="auto"/>
      <w:ind w:left="454"/>
      <w:jc w:val="both"/>
    </w:pPr>
    <w:rPr>
      <w:rFonts w:ascii="Calibri" w:hAnsi="Calibr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Bullet" w:qFormat="1"/>
    <w:lsdException w:name="List Number" w:qFormat="1"/>
    <w:lsdException w:name="List Number 2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rsid w:val="009071B5"/>
    <w:pPr>
      <w:jc w:val="both"/>
    </w:pPr>
    <w:rPr>
      <w:rFonts w:ascii="Calibri" w:hAnsi="Calibri"/>
      <w:szCs w:val="24"/>
    </w:rPr>
  </w:style>
  <w:style w:type="paragraph" w:styleId="Nagwek1">
    <w:name w:val="heading 1"/>
    <w:basedOn w:val="Normalny"/>
    <w:link w:val="Nagwek1Znak"/>
    <w:qFormat/>
    <w:rsid w:val="003D776A"/>
    <w:pPr>
      <w:keepNext/>
      <w:keepLines/>
      <w:numPr>
        <w:numId w:val="6"/>
      </w:numPr>
      <w:shd w:val="clear" w:color="D9D9D9" w:themeColor="background1" w:themeShade="D9" w:fill="D6E3BC" w:themeFill="accent3" w:themeFillTint="66"/>
      <w:spacing w:before="240" w:after="120"/>
      <w:outlineLvl w:val="0"/>
    </w:pPr>
    <w:rPr>
      <w:rFonts w:eastAsia="Calibri"/>
      <w:b/>
      <w:caps/>
      <w:kern w:val="28"/>
      <w:sz w:val="24"/>
      <w:szCs w:val="20"/>
      <w:lang w:eastAsia="en-US"/>
    </w:rPr>
  </w:style>
  <w:style w:type="paragraph" w:styleId="Nagwek2">
    <w:name w:val="heading 2"/>
    <w:basedOn w:val="Normalny"/>
    <w:qFormat/>
    <w:rsid w:val="003D776A"/>
    <w:pPr>
      <w:keepNext/>
      <w:keepLines/>
      <w:numPr>
        <w:ilvl w:val="1"/>
        <w:numId w:val="6"/>
      </w:numPr>
      <w:spacing w:before="120" w:after="120"/>
      <w:outlineLvl w:val="1"/>
    </w:pPr>
    <w:rPr>
      <w:b/>
      <w:spacing w:val="-4"/>
      <w:kern w:val="28"/>
      <w:sz w:val="24"/>
      <w:szCs w:val="20"/>
    </w:rPr>
  </w:style>
  <w:style w:type="paragraph" w:styleId="Nagwek3">
    <w:name w:val="heading 3"/>
    <w:basedOn w:val="15Tekst"/>
    <w:next w:val="15Tekst"/>
    <w:link w:val="Nagwek3Znak"/>
    <w:qFormat/>
    <w:rsid w:val="00901358"/>
    <w:pPr>
      <w:keepNext/>
      <w:keepLines/>
      <w:numPr>
        <w:ilvl w:val="2"/>
        <w:numId w:val="6"/>
      </w:numPr>
      <w:spacing w:before="120"/>
      <w:contextualSpacing/>
      <w:outlineLvl w:val="2"/>
    </w:pPr>
    <w:rPr>
      <w:b/>
      <w:kern w:val="28"/>
      <w:szCs w:val="20"/>
    </w:rPr>
  </w:style>
  <w:style w:type="paragraph" w:styleId="Nagwek4">
    <w:name w:val="heading 4"/>
    <w:basedOn w:val="Normalny"/>
    <w:next w:val="Normalny"/>
    <w:qFormat/>
    <w:rsid w:val="00C15B2E"/>
    <w:pPr>
      <w:keepNext/>
      <w:keepLines/>
      <w:numPr>
        <w:ilvl w:val="3"/>
        <w:numId w:val="6"/>
      </w:numPr>
      <w:spacing w:before="120" w:after="120"/>
      <w:outlineLvl w:val="3"/>
    </w:pPr>
    <w:rPr>
      <w:b/>
      <w:i/>
      <w:kern w:val="28"/>
      <w:szCs w:val="20"/>
    </w:rPr>
  </w:style>
  <w:style w:type="paragraph" w:styleId="Nagwek5">
    <w:name w:val="heading 5"/>
    <w:basedOn w:val="Normalny"/>
    <w:next w:val="Normalny"/>
    <w:qFormat/>
    <w:rsid w:val="00706B3A"/>
    <w:pPr>
      <w:keepNext/>
      <w:keepLines/>
      <w:numPr>
        <w:ilvl w:val="4"/>
        <w:numId w:val="6"/>
      </w:numPr>
      <w:spacing w:before="220" w:after="220" w:line="220" w:lineRule="atLeast"/>
      <w:outlineLvl w:val="4"/>
    </w:pPr>
    <w:rPr>
      <w:i/>
      <w:spacing w:val="-4"/>
      <w:kern w:val="28"/>
      <w:szCs w:val="20"/>
    </w:rPr>
  </w:style>
  <w:style w:type="paragraph" w:styleId="Nagwek6">
    <w:name w:val="heading 6"/>
    <w:basedOn w:val="Normalny"/>
    <w:next w:val="Normalny"/>
    <w:qFormat/>
    <w:rsid w:val="00706B3A"/>
    <w:pPr>
      <w:keepNext/>
      <w:keepLines/>
      <w:numPr>
        <w:ilvl w:val="5"/>
        <w:numId w:val="6"/>
      </w:numPr>
      <w:spacing w:before="140" w:line="220" w:lineRule="atLeast"/>
      <w:outlineLvl w:val="5"/>
    </w:pPr>
    <w:rPr>
      <w:i/>
      <w:spacing w:val="-4"/>
      <w:kern w:val="28"/>
      <w:szCs w:val="20"/>
    </w:rPr>
  </w:style>
  <w:style w:type="paragraph" w:styleId="Nagwek7">
    <w:name w:val="heading 7"/>
    <w:basedOn w:val="Normalny"/>
    <w:next w:val="Normalny"/>
    <w:qFormat/>
    <w:rsid w:val="00706B3A"/>
    <w:pPr>
      <w:keepNext/>
      <w:keepLines/>
      <w:numPr>
        <w:ilvl w:val="6"/>
        <w:numId w:val="6"/>
      </w:numPr>
      <w:spacing w:before="140" w:line="220" w:lineRule="atLeast"/>
      <w:outlineLvl w:val="6"/>
    </w:pPr>
    <w:rPr>
      <w:spacing w:val="-4"/>
      <w:kern w:val="28"/>
      <w:szCs w:val="20"/>
    </w:rPr>
  </w:style>
  <w:style w:type="paragraph" w:styleId="Nagwek8">
    <w:name w:val="heading 8"/>
    <w:basedOn w:val="Normalny"/>
    <w:next w:val="Normalny"/>
    <w:qFormat/>
    <w:rsid w:val="00706B3A"/>
    <w:pPr>
      <w:keepNext/>
      <w:keepLines/>
      <w:numPr>
        <w:ilvl w:val="7"/>
        <w:numId w:val="6"/>
      </w:numPr>
      <w:spacing w:before="140" w:line="220" w:lineRule="atLeast"/>
      <w:outlineLvl w:val="7"/>
    </w:pPr>
    <w:rPr>
      <w:rFonts w:ascii="Arial" w:hAnsi="Arial"/>
      <w:i/>
      <w:spacing w:val="-4"/>
      <w:kern w:val="28"/>
      <w:sz w:val="18"/>
      <w:szCs w:val="20"/>
    </w:rPr>
  </w:style>
  <w:style w:type="paragraph" w:styleId="Nagwek9">
    <w:name w:val="heading 9"/>
    <w:basedOn w:val="Normalny"/>
    <w:next w:val="Normalny"/>
    <w:qFormat/>
    <w:rsid w:val="00706B3A"/>
    <w:pPr>
      <w:keepNext/>
      <w:keepLines/>
      <w:numPr>
        <w:ilvl w:val="8"/>
        <w:numId w:val="6"/>
      </w:numPr>
      <w:spacing w:before="140" w:line="220" w:lineRule="atLeast"/>
      <w:outlineLvl w:val="8"/>
    </w:pPr>
    <w:rPr>
      <w:rFonts w:ascii="Arial" w:hAnsi="Arial"/>
      <w:spacing w:val="-4"/>
      <w:kern w:val="28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5Tekst">
    <w:name w:val="1.5_Tekst"/>
    <w:qFormat/>
    <w:rsid w:val="001C0EE1"/>
    <w:pPr>
      <w:spacing w:line="360" w:lineRule="auto"/>
      <w:ind w:left="454"/>
      <w:jc w:val="both"/>
    </w:pPr>
    <w:rPr>
      <w:rFonts w:ascii="Calibri" w:hAnsi="Calibri"/>
      <w:szCs w:val="24"/>
    </w:rPr>
  </w:style>
  <w:style w:type="paragraph" w:styleId="Nagwek">
    <w:name w:val="header"/>
    <w:aliases w:val="Nagłówek strony"/>
    <w:basedOn w:val="Normalny"/>
    <w:link w:val="NagwekZnak"/>
    <w:rsid w:val="00D006F5"/>
    <w:pPr>
      <w:keepLines/>
      <w:pBdr>
        <w:top w:val="single" w:sz="6" w:space="1" w:color="4F6228" w:themeColor="accent3" w:themeShade="80" w:shadow="1"/>
        <w:left w:val="single" w:sz="6" w:space="1" w:color="4F6228" w:themeColor="accent3" w:themeShade="80" w:shadow="1"/>
        <w:bottom w:val="single" w:sz="6" w:space="1" w:color="4F6228" w:themeColor="accent3" w:themeShade="80" w:shadow="1"/>
        <w:right w:val="single" w:sz="6" w:space="1" w:color="4F6228" w:themeColor="accent3" w:themeShade="80" w:shadow="1"/>
      </w:pBdr>
      <w:shd w:val="solid" w:color="D6E3BC" w:themeColor="accent3" w:themeTint="66" w:fill="auto"/>
      <w:tabs>
        <w:tab w:val="right" w:pos="9923"/>
      </w:tabs>
    </w:pPr>
    <w:rPr>
      <w:sz w:val="16"/>
      <w:szCs w:val="20"/>
    </w:rPr>
  </w:style>
  <w:style w:type="paragraph" w:styleId="Stopka">
    <w:name w:val="footer"/>
    <w:basedOn w:val="Normalny"/>
    <w:link w:val="StopkaZnak"/>
    <w:rsid w:val="00E25E2A"/>
    <w:pPr>
      <w:keepLines/>
      <w:pBdr>
        <w:top w:val="single" w:sz="6" w:space="2" w:color="auto" w:shadow="1"/>
        <w:left w:val="single" w:sz="6" w:space="2" w:color="auto" w:shadow="1"/>
        <w:bottom w:val="single" w:sz="6" w:space="2" w:color="auto" w:shadow="1"/>
        <w:right w:val="single" w:sz="6" w:space="2" w:color="auto" w:shadow="1"/>
      </w:pBdr>
      <w:shd w:val="solid" w:color="D6E3BC" w:themeColor="accent3" w:themeTint="66" w:fill="auto"/>
      <w:jc w:val="right"/>
    </w:pPr>
    <w:rPr>
      <w:sz w:val="16"/>
      <w:szCs w:val="20"/>
    </w:rPr>
  </w:style>
  <w:style w:type="paragraph" w:styleId="Listanumerowana">
    <w:name w:val="List Number"/>
    <w:basedOn w:val="Normalny"/>
    <w:qFormat/>
    <w:rsid w:val="000D6D49"/>
    <w:pPr>
      <w:numPr>
        <w:numId w:val="5"/>
      </w:numPr>
      <w:spacing w:before="60" w:line="360" w:lineRule="auto"/>
      <w:ind w:left="908"/>
    </w:pPr>
    <w:rPr>
      <w:szCs w:val="20"/>
    </w:rPr>
  </w:style>
  <w:style w:type="paragraph" w:styleId="Listanumerowana2">
    <w:name w:val="List Number 2"/>
    <w:basedOn w:val="Normalny"/>
    <w:qFormat/>
    <w:rsid w:val="00112312"/>
    <w:pPr>
      <w:numPr>
        <w:numId w:val="2"/>
      </w:numPr>
      <w:spacing w:before="60" w:line="360" w:lineRule="auto"/>
      <w:ind w:left="964" w:hanging="397"/>
    </w:pPr>
  </w:style>
  <w:style w:type="paragraph" w:styleId="Listanumerowana3">
    <w:name w:val="List Number 3"/>
    <w:basedOn w:val="Normalny"/>
    <w:qFormat/>
    <w:rsid w:val="00334E98"/>
    <w:pPr>
      <w:numPr>
        <w:numId w:val="1"/>
      </w:numPr>
      <w:spacing w:before="60" w:after="60" w:line="360" w:lineRule="auto"/>
    </w:pPr>
  </w:style>
  <w:style w:type="paragraph" w:customStyle="1" w:styleId="Tabletekst">
    <w:name w:val="Table tekst"/>
    <w:basedOn w:val="Normalny"/>
    <w:qFormat/>
    <w:rsid w:val="003D776A"/>
    <w:pPr>
      <w:spacing w:before="60"/>
      <w:ind w:left="57"/>
      <w:jc w:val="left"/>
    </w:pPr>
    <w:rPr>
      <w:noProof/>
      <w:sz w:val="18"/>
      <w:szCs w:val="20"/>
    </w:rPr>
  </w:style>
  <w:style w:type="paragraph" w:styleId="Listapunktowana">
    <w:name w:val="List Bullet"/>
    <w:basedOn w:val="Normalny"/>
    <w:qFormat/>
    <w:rsid w:val="003D776A"/>
    <w:pPr>
      <w:numPr>
        <w:numId w:val="4"/>
      </w:numPr>
      <w:spacing w:before="60" w:line="360" w:lineRule="auto"/>
      <w:ind w:left="1248" w:hanging="397"/>
      <w:contextualSpacing/>
    </w:pPr>
    <w:rPr>
      <w:szCs w:val="20"/>
    </w:rPr>
  </w:style>
  <w:style w:type="paragraph" w:customStyle="1" w:styleId="Rozdzia">
    <w:name w:val="Rozdział"/>
    <w:basedOn w:val="Normalny"/>
    <w:rsid w:val="003D776A"/>
    <w:pPr>
      <w:keepNext/>
      <w:keepLines/>
      <w:spacing w:before="60" w:after="120"/>
      <w:ind w:left="1134" w:hanging="1134"/>
    </w:pPr>
    <w:rPr>
      <w:rFonts w:eastAsia="Calibri"/>
      <w:kern w:val="28"/>
      <w:sz w:val="48"/>
      <w:szCs w:val="20"/>
      <w:lang w:eastAsia="en-US"/>
    </w:rPr>
  </w:style>
  <w:style w:type="paragraph" w:customStyle="1" w:styleId="Specyfikacja">
    <w:name w:val="Specyfikacja"/>
    <w:basedOn w:val="Normalny"/>
    <w:next w:val="15Tekst"/>
    <w:rsid w:val="0096070A"/>
    <w:pPr>
      <w:keepNext/>
      <w:keepLines/>
      <w:shd w:val="clear" w:color="auto" w:fill="F2F2F2" w:themeFill="background1" w:themeFillShade="F2"/>
      <w:spacing w:before="60" w:after="360"/>
      <w:jc w:val="left"/>
    </w:pPr>
    <w:rPr>
      <w:rFonts w:eastAsia="Calibri"/>
      <w:smallCaps/>
      <w:kern w:val="28"/>
      <w:sz w:val="36"/>
      <w:szCs w:val="20"/>
      <w:lang w:eastAsia="en-US"/>
    </w:rPr>
  </w:style>
  <w:style w:type="character" w:styleId="Numerstrony">
    <w:name w:val="page number"/>
    <w:basedOn w:val="Domylnaczcionkaakapitu"/>
    <w:rsid w:val="00BE2C4D"/>
    <w:rPr>
      <w:rFonts w:ascii="Calibri" w:hAnsi="Calibri"/>
      <w:dstrike w:val="0"/>
      <w:sz w:val="24"/>
      <w:vertAlign w:val="baseline"/>
    </w:rPr>
  </w:style>
  <w:style w:type="paragraph" w:customStyle="1" w:styleId="Tabela">
    <w:name w:val="Tabela"/>
    <w:basedOn w:val="Normalny"/>
    <w:next w:val="Normalny"/>
    <w:qFormat/>
    <w:rsid w:val="00584EDD"/>
    <w:pPr>
      <w:keepNext/>
      <w:numPr>
        <w:numId w:val="3"/>
      </w:numPr>
      <w:spacing w:before="240" w:after="240"/>
      <w:ind w:left="964" w:hanging="964"/>
    </w:pPr>
    <w:rPr>
      <w:szCs w:val="20"/>
    </w:rPr>
  </w:style>
  <w:style w:type="table" w:styleId="Tabela-Siatka">
    <w:name w:val="Table Grid"/>
    <w:basedOn w:val="Standardowy"/>
    <w:rsid w:val="00F34BB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istreci1">
    <w:name w:val="toc 1"/>
    <w:basedOn w:val="Normalny"/>
    <w:next w:val="15Tekst"/>
    <w:autoRedefine/>
    <w:uiPriority w:val="39"/>
    <w:rsid w:val="009C11DB"/>
    <w:pPr>
      <w:tabs>
        <w:tab w:val="right" w:leader="dot" w:pos="9639"/>
      </w:tabs>
      <w:spacing w:before="360" w:after="120"/>
      <w:contextualSpacing/>
      <w:jc w:val="left"/>
    </w:pPr>
    <w:rPr>
      <w:b/>
      <w:caps/>
      <w:noProof/>
      <w:sz w:val="24"/>
    </w:rPr>
  </w:style>
  <w:style w:type="paragraph" w:customStyle="1" w:styleId="Rozdziaopisu">
    <w:name w:val="Rozdział opisu"/>
    <w:basedOn w:val="Specyfikacja"/>
    <w:qFormat/>
    <w:rsid w:val="003736F2"/>
    <w:pPr>
      <w:spacing w:before="480" w:after="480"/>
      <w:ind w:left="357" w:hanging="357"/>
    </w:pPr>
    <w:rPr>
      <w:rFonts w:eastAsia="MS Mincho"/>
      <w:b/>
      <w:lang w:eastAsia="pl-PL"/>
    </w:rPr>
  </w:style>
  <w:style w:type="character" w:styleId="Hipercze">
    <w:name w:val="Hyperlink"/>
    <w:basedOn w:val="Domylnaczcionkaakapitu"/>
    <w:uiPriority w:val="99"/>
    <w:unhideWhenUsed/>
    <w:rsid w:val="00274491"/>
    <w:rPr>
      <w:color w:val="0000FF" w:themeColor="hyperlink"/>
      <w:u w:val="single"/>
    </w:rPr>
  </w:style>
  <w:style w:type="paragraph" w:styleId="Spistreci4">
    <w:name w:val="toc 4"/>
    <w:basedOn w:val="Normalny"/>
    <w:next w:val="15Tekst"/>
    <w:autoRedefine/>
    <w:uiPriority w:val="39"/>
    <w:rsid w:val="009C11DB"/>
    <w:pPr>
      <w:tabs>
        <w:tab w:val="right" w:leader="dot" w:pos="9628"/>
      </w:tabs>
      <w:ind w:left="567"/>
      <w:jc w:val="left"/>
    </w:pPr>
    <w:rPr>
      <w:noProof/>
      <w:sz w:val="18"/>
    </w:rPr>
  </w:style>
  <w:style w:type="paragraph" w:styleId="Spistreci2">
    <w:name w:val="toc 2"/>
    <w:basedOn w:val="Normalny"/>
    <w:next w:val="15Tekst"/>
    <w:autoRedefine/>
    <w:uiPriority w:val="39"/>
    <w:rsid w:val="00D840EB"/>
    <w:pPr>
      <w:tabs>
        <w:tab w:val="right" w:leader="dot" w:pos="9628"/>
      </w:tabs>
      <w:spacing w:before="120" w:after="120"/>
      <w:ind w:left="284" w:hanging="284"/>
      <w:jc w:val="left"/>
    </w:pPr>
    <w:rPr>
      <w:b/>
      <w:smallCaps/>
      <w:noProof/>
    </w:rPr>
  </w:style>
  <w:style w:type="paragraph" w:styleId="Spistreci3">
    <w:name w:val="toc 3"/>
    <w:basedOn w:val="Normalny"/>
    <w:next w:val="15Tekst"/>
    <w:autoRedefine/>
    <w:uiPriority w:val="39"/>
    <w:rsid w:val="009C11DB"/>
    <w:pPr>
      <w:tabs>
        <w:tab w:val="right" w:leader="dot" w:pos="9628"/>
      </w:tabs>
      <w:spacing w:before="60" w:after="60"/>
      <w:ind w:left="284"/>
      <w:jc w:val="left"/>
    </w:pPr>
    <w:rPr>
      <w:noProof/>
      <w:sz w:val="18"/>
    </w:rPr>
  </w:style>
  <w:style w:type="paragraph" w:customStyle="1" w:styleId="Rysunki">
    <w:name w:val="Rysunki"/>
    <w:basedOn w:val="Tabela"/>
    <w:next w:val="Normalny"/>
    <w:rsid w:val="000233AC"/>
    <w:pPr>
      <w:numPr>
        <w:numId w:val="0"/>
      </w:numPr>
    </w:pPr>
  </w:style>
  <w:style w:type="paragraph" w:styleId="Tekstdymka">
    <w:name w:val="Balloon Text"/>
    <w:basedOn w:val="Normalny"/>
    <w:link w:val="TekstdymkaZnak"/>
    <w:rsid w:val="009071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071B5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qFormat/>
    <w:rsid w:val="004D498C"/>
    <w:pPr>
      <w:keepNext/>
      <w:numPr>
        <w:numId w:val="7"/>
      </w:numPr>
      <w:tabs>
        <w:tab w:val="clear" w:pos="1854"/>
      </w:tabs>
      <w:spacing w:before="240" w:after="240"/>
      <w:ind w:left="1080" w:hanging="1080"/>
    </w:pPr>
    <w:rPr>
      <w:rFonts w:ascii="Tahoma" w:hAnsi="Tahoma"/>
      <w:szCs w:val="20"/>
    </w:rPr>
  </w:style>
  <w:style w:type="paragraph" w:customStyle="1" w:styleId="Zaczniki">
    <w:name w:val="Załączniki"/>
    <w:basedOn w:val="Rysunki"/>
    <w:next w:val="Normalny"/>
    <w:rsid w:val="00B415D4"/>
    <w:pPr>
      <w:spacing w:before="0" w:after="0"/>
    </w:pPr>
    <w:rPr>
      <w:sz w:val="12"/>
    </w:rPr>
  </w:style>
  <w:style w:type="paragraph" w:styleId="Akapitzlist">
    <w:name w:val="List Paragraph"/>
    <w:basedOn w:val="Normalny"/>
    <w:uiPriority w:val="34"/>
    <w:qFormat/>
    <w:rsid w:val="004937B1"/>
    <w:pPr>
      <w:spacing w:before="60" w:after="200" w:line="276" w:lineRule="auto"/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character" w:styleId="Pogrubienie">
    <w:name w:val="Strong"/>
    <w:basedOn w:val="Domylnaczcionkaakapitu"/>
    <w:qFormat/>
    <w:rsid w:val="002F0130"/>
    <w:rPr>
      <w:b/>
      <w:bCs/>
    </w:rPr>
  </w:style>
  <w:style w:type="paragraph" w:customStyle="1" w:styleId="1Tekst">
    <w:name w:val="1_Tekst"/>
    <w:qFormat/>
    <w:rsid w:val="00890B54"/>
    <w:pPr>
      <w:spacing w:before="60"/>
      <w:ind w:left="454"/>
      <w:jc w:val="both"/>
    </w:pPr>
    <w:rPr>
      <w:rFonts w:ascii="Calibri" w:hAnsi="Calibri"/>
      <w:szCs w:val="24"/>
    </w:rPr>
  </w:style>
  <w:style w:type="character" w:customStyle="1" w:styleId="apple-converted-space">
    <w:name w:val="apple-converted-space"/>
    <w:basedOn w:val="Domylnaczcionkaakapitu"/>
    <w:rsid w:val="00820FBC"/>
  </w:style>
  <w:style w:type="paragraph" w:styleId="Tekstpodstawowy2">
    <w:name w:val="Body Text 2"/>
    <w:basedOn w:val="Normalny"/>
    <w:link w:val="Tekstpodstawowy2Znak"/>
    <w:rsid w:val="008F2D53"/>
    <w:pPr>
      <w:spacing w:after="120" w:line="480" w:lineRule="auto"/>
    </w:pPr>
    <w:rPr>
      <w:rFonts w:ascii="Arial Narrow" w:hAnsi="Arial Narrow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F2D53"/>
    <w:rPr>
      <w:rFonts w:ascii="Arial Narrow" w:hAnsi="Arial Narrow"/>
      <w:sz w:val="24"/>
    </w:rPr>
  </w:style>
  <w:style w:type="paragraph" w:customStyle="1" w:styleId="A3">
    <w:name w:val="A3"/>
    <w:basedOn w:val="Normalny"/>
    <w:link w:val="A3Znak"/>
    <w:rsid w:val="00EC371F"/>
    <w:rPr>
      <w:rFonts w:ascii="Arial Narrow" w:hAnsi="Arial Narrow"/>
      <w:b/>
      <w:sz w:val="24"/>
      <w:szCs w:val="20"/>
    </w:rPr>
  </w:style>
  <w:style w:type="character" w:customStyle="1" w:styleId="A3Znak">
    <w:name w:val="A3 Znak"/>
    <w:link w:val="A3"/>
    <w:rsid w:val="00EC371F"/>
    <w:rPr>
      <w:rFonts w:ascii="Arial Narrow" w:hAnsi="Arial Narrow"/>
      <w:b/>
      <w:sz w:val="24"/>
    </w:rPr>
  </w:style>
  <w:style w:type="paragraph" w:styleId="Tekstpodstawowywcity3">
    <w:name w:val="Body Text Indent 3"/>
    <w:basedOn w:val="Normalny"/>
    <w:link w:val="Tekstpodstawowywcity3Znak"/>
    <w:rsid w:val="00C02A0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02A0D"/>
    <w:rPr>
      <w:rFonts w:ascii="Calibri" w:hAnsi="Calibri"/>
      <w:sz w:val="16"/>
      <w:szCs w:val="16"/>
    </w:rPr>
  </w:style>
  <w:style w:type="paragraph" w:customStyle="1" w:styleId="A2">
    <w:name w:val="A2"/>
    <w:basedOn w:val="Normalny"/>
    <w:link w:val="A2Znak"/>
    <w:rsid w:val="00C02A0D"/>
    <w:rPr>
      <w:rFonts w:ascii="Arial Narrow" w:hAnsi="Arial Narrow"/>
      <w:b/>
      <w:sz w:val="24"/>
      <w:szCs w:val="20"/>
    </w:rPr>
  </w:style>
  <w:style w:type="paragraph" w:styleId="Tekstpodstawowy">
    <w:name w:val="Body Text"/>
    <w:basedOn w:val="Normalny"/>
    <w:link w:val="TekstpodstawowyZnak"/>
    <w:rsid w:val="00C02A0D"/>
    <w:pPr>
      <w:spacing w:after="120"/>
    </w:pPr>
    <w:rPr>
      <w:rFonts w:ascii="Arial Narrow" w:hAnsi="Arial Narrow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02A0D"/>
    <w:rPr>
      <w:rFonts w:ascii="Arial Narrow" w:hAnsi="Arial Narrow"/>
      <w:sz w:val="24"/>
    </w:rPr>
  </w:style>
  <w:style w:type="paragraph" w:customStyle="1" w:styleId="0Tekst1">
    <w:name w:val="0_Tekst1"/>
    <w:aliases w:val="5"/>
    <w:rsid w:val="00F069B5"/>
    <w:pPr>
      <w:spacing w:line="360" w:lineRule="auto"/>
      <w:ind w:left="454"/>
      <w:jc w:val="both"/>
    </w:pPr>
    <w:rPr>
      <w:rFonts w:ascii="Calibri" w:hAnsi="Calibri"/>
      <w:szCs w:val="24"/>
    </w:rPr>
  </w:style>
  <w:style w:type="character" w:customStyle="1" w:styleId="A2Znak">
    <w:name w:val="A2 Znak"/>
    <w:link w:val="A2"/>
    <w:rsid w:val="00C02A0D"/>
    <w:rPr>
      <w:rFonts w:ascii="Arial Narrow" w:hAnsi="Arial Narrow"/>
      <w:b/>
      <w:sz w:val="24"/>
    </w:rPr>
  </w:style>
  <w:style w:type="paragraph" w:customStyle="1" w:styleId="A4">
    <w:name w:val="A4"/>
    <w:basedOn w:val="Normalny"/>
    <w:link w:val="A4Znak"/>
    <w:rsid w:val="00C02A0D"/>
    <w:rPr>
      <w:rFonts w:ascii="Arial Narrow" w:hAnsi="Arial Narrow"/>
      <w:b/>
      <w:sz w:val="24"/>
      <w:szCs w:val="20"/>
    </w:rPr>
  </w:style>
  <w:style w:type="character" w:customStyle="1" w:styleId="A4Znak">
    <w:name w:val="A4 Znak"/>
    <w:link w:val="A4"/>
    <w:rsid w:val="00C02A0D"/>
    <w:rPr>
      <w:rFonts w:ascii="Arial Narrow" w:hAnsi="Arial Narrow"/>
      <w:b/>
      <w:sz w:val="24"/>
    </w:rPr>
  </w:style>
  <w:style w:type="paragraph" w:customStyle="1" w:styleId="0TekstST">
    <w:name w:val="0 Tekst ST"/>
    <w:rsid w:val="00870DB7"/>
    <w:pPr>
      <w:spacing w:before="60"/>
      <w:ind w:left="454"/>
      <w:jc w:val="both"/>
    </w:pPr>
    <w:rPr>
      <w:rFonts w:ascii="Calibri" w:hAnsi="Calibri"/>
      <w:szCs w:val="24"/>
    </w:rPr>
  </w:style>
  <w:style w:type="paragraph" w:styleId="Tytu">
    <w:name w:val="Title"/>
    <w:basedOn w:val="Normalny"/>
    <w:link w:val="TytuZnak"/>
    <w:qFormat/>
    <w:rsid w:val="00C02A0D"/>
    <w:pPr>
      <w:jc w:val="center"/>
    </w:pPr>
    <w:rPr>
      <w:rFonts w:ascii="Arial Narrow" w:hAnsi="Arial Narrow"/>
      <w:b/>
      <w:bCs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C02A0D"/>
    <w:rPr>
      <w:rFonts w:ascii="Arial Narrow" w:hAnsi="Arial Narrow"/>
      <w:b/>
      <w:bCs/>
      <w:sz w:val="32"/>
    </w:rPr>
  </w:style>
  <w:style w:type="paragraph" w:customStyle="1" w:styleId="A1">
    <w:name w:val="A1"/>
    <w:basedOn w:val="Normalny"/>
    <w:link w:val="A1Znak"/>
    <w:rsid w:val="00C02A0D"/>
    <w:rPr>
      <w:rFonts w:ascii="Arial Narrow" w:hAnsi="Arial Narrow"/>
      <w:b/>
      <w:sz w:val="28"/>
      <w:szCs w:val="20"/>
    </w:rPr>
  </w:style>
  <w:style w:type="paragraph" w:customStyle="1" w:styleId="A4ZnakZnak">
    <w:name w:val="A4 Znak Znak"/>
    <w:basedOn w:val="Normalny"/>
    <w:link w:val="A4ZnakZnakZnak"/>
    <w:rsid w:val="00C02A0D"/>
    <w:rPr>
      <w:rFonts w:ascii="Arial Narrow" w:hAnsi="Arial Narrow"/>
      <w:b/>
      <w:sz w:val="24"/>
      <w:szCs w:val="20"/>
    </w:rPr>
  </w:style>
  <w:style w:type="paragraph" w:styleId="Spistreci5">
    <w:name w:val="toc 5"/>
    <w:basedOn w:val="Normalny"/>
    <w:next w:val="Normalny"/>
    <w:autoRedefine/>
    <w:uiPriority w:val="39"/>
    <w:rsid w:val="00C02A0D"/>
    <w:pPr>
      <w:ind w:left="960"/>
    </w:pPr>
    <w:rPr>
      <w:rFonts w:ascii="Arial Narrow" w:hAnsi="Arial Narrow"/>
      <w:sz w:val="24"/>
      <w:szCs w:val="20"/>
    </w:rPr>
  </w:style>
  <w:style w:type="paragraph" w:styleId="Spistreci6">
    <w:name w:val="toc 6"/>
    <w:basedOn w:val="Normalny"/>
    <w:next w:val="Normalny"/>
    <w:autoRedefine/>
    <w:uiPriority w:val="39"/>
    <w:rsid w:val="00C02A0D"/>
    <w:pPr>
      <w:ind w:left="1200"/>
    </w:pPr>
    <w:rPr>
      <w:rFonts w:ascii="Arial Narrow" w:hAnsi="Arial Narrow"/>
      <w:sz w:val="24"/>
      <w:szCs w:val="20"/>
    </w:rPr>
  </w:style>
  <w:style w:type="paragraph" w:styleId="Spistreci7">
    <w:name w:val="toc 7"/>
    <w:basedOn w:val="Normalny"/>
    <w:next w:val="Normalny"/>
    <w:autoRedefine/>
    <w:uiPriority w:val="39"/>
    <w:rsid w:val="00C02A0D"/>
    <w:pPr>
      <w:ind w:left="1440"/>
    </w:pPr>
    <w:rPr>
      <w:rFonts w:ascii="Arial Narrow" w:hAnsi="Arial Narrow"/>
      <w:sz w:val="24"/>
      <w:szCs w:val="20"/>
    </w:rPr>
  </w:style>
  <w:style w:type="paragraph" w:styleId="Spistreci8">
    <w:name w:val="toc 8"/>
    <w:basedOn w:val="Normalny"/>
    <w:next w:val="Normalny"/>
    <w:autoRedefine/>
    <w:uiPriority w:val="39"/>
    <w:rsid w:val="00C02A0D"/>
    <w:pPr>
      <w:ind w:left="1680"/>
    </w:pPr>
    <w:rPr>
      <w:rFonts w:ascii="Arial Narrow" w:hAnsi="Arial Narrow"/>
      <w:sz w:val="24"/>
      <w:szCs w:val="20"/>
    </w:rPr>
  </w:style>
  <w:style w:type="paragraph" w:styleId="Spistreci9">
    <w:name w:val="toc 9"/>
    <w:basedOn w:val="Normalny"/>
    <w:next w:val="Normalny"/>
    <w:autoRedefine/>
    <w:uiPriority w:val="39"/>
    <w:rsid w:val="00C02A0D"/>
    <w:pPr>
      <w:ind w:left="1920"/>
    </w:pPr>
    <w:rPr>
      <w:rFonts w:ascii="Arial Narrow" w:hAnsi="Arial Narrow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C02A0D"/>
    <w:pPr>
      <w:ind w:firstLine="709"/>
    </w:pPr>
    <w:rPr>
      <w:rFonts w:ascii="Arial Narrow" w:hAnsi="Arial Narrow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2A0D"/>
    <w:rPr>
      <w:rFonts w:ascii="Arial Narrow" w:hAnsi="Arial Narrow"/>
      <w:sz w:val="24"/>
    </w:rPr>
  </w:style>
  <w:style w:type="paragraph" w:styleId="Tekstpodstawowywcity2">
    <w:name w:val="Body Text Indent 2"/>
    <w:basedOn w:val="Normalny"/>
    <w:link w:val="Tekstpodstawowywcity2Znak"/>
    <w:rsid w:val="00C02A0D"/>
    <w:pPr>
      <w:spacing w:line="360" w:lineRule="auto"/>
      <w:ind w:firstLine="708"/>
    </w:pPr>
    <w:rPr>
      <w:rFonts w:ascii="Arial Narrow" w:hAnsi="Arial Narrow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02A0D"/>
    <w:rPr>
      <w:rFonts w:ascii="Arial Narrow" w:hAnsi="Arial Narrow"/>
      <w:sz w:val="24"/>
    </w:rPr>
  </w:style>
  <w:style w:type="character" w:styleId="UyteHipercze">
    <w:name w:val="FollowedHyperlink"/>
    <w:rsid w:val="00C02A0D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rsid w:val="00C02A0D"/>
    <w:rPr>
      <w:rFonts w:ascii="Arial Narrow" w:hAnsi="Arial Narrow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02A0D"/>
    <w:rPr>
      <w:rFonts w:ascii="Arial Narrow" w:hAnsi="Arial Narrow"/>
    </w:rPr>
  </w:style>
  <w:style w:type="character" w:styleId="Odwoanieprzypisudolnego">
    <w:name w:val="footnote reference"/>
    <w:rsid w:val="00C02A0D"/>
    <w:rPr>
      <w:vertAlign w:val="superscript"/>
    </w:rPr>
  </w:style>
  <w:style w:type="paragraph" w:customStyle="1" w:styleId="Tekstpodstawowy21">
    <w:name w:val="Tekst podstawowy 21"/>
    <w:basedOn w:val="Normalny"/>
    <w:rsid w:val="00C02A0D"/>
    <w:pPr>
      <w:spacing w:before="240" w:after="120"/>
    </w:pPr>
    <w:rPr>
      <w:rFonts w:ascii="Arial Narrow" w:hAnsi="Arial Narrow"/>
      <w:sz w:val="24"/>
      <w:szCs w:val="20"/>
      <w:u w:val="single"/>
    </w:rPr>
  </w:style>
  <w:style w:type="paragraph" w:styleId="Zwykytekst">
    <w:name w:val="Plain Text"/>
    <w:basedOn w:val="Normalny"/>
    <w:link w:val="ZwykytekstZnak"/>
    <w:rsid w:val="00C02A0D"/>
    <w:pPr>
      <w:jc w:val="left"/>
    </w:pPr>
    <w:rPr>
      <w:rFonts w:ascii="Courier New" w:hAnsi="Courier New" w:cs="Courier New"/>
      <w:szCs w:val="20"/>
    </w:rPr>
  </w:style>
  <w:style w:type="character" w:customStyle="1" w:styleId="ZwykytekstZnak">
    <w:name w:val="Zwykły tekst Znak"/>
    <w:basedOn w:val="Domylnaczcionkaakapitu"/>
    <w:link w:val="Zwykytekst"/>
    <w:rsid w:val="00C02A0D"/>
    <w:rPr>
      <w:rFonts w:ascii="Courier New" w:hAnsi="Courier New" w:cs="Courier New"/>
    </w:rPr>
  </w:style>
  <w:style w:type="paragraph" w:styleId="Lista3">
    <w:name w:val="List 3"/>
    <w:basedOn w:val="Normalny"/>
    <w:rsid w:val="00C02A0D"/>
    <w:pPr>
      <w:ind w:left="849" w:hanging="283"/>
      <w:jc w:val="left"/>
    </w:pPr>
    <w:rPr>
      <w:rFonts w:ascii="Times New Roman" w:hAnsi="Times New Roman"/>
      <w:szCs w:val="20"/>
    </w:rPr>
  </w:style>
  <w:style w:type="paragraph" w:styleId="Lista-kontynuacja2">
    <w:name w:val="List Continue 2"/>
    <w:basedOn w:val="Normalny"/>
    <w:rsid w:val="00C02A0D"/>
    <w:pPr>
      <w:spacing w:after="120"/>
      <w:ind w:left="566"/>
      <w:jc w:val="left"/>
    </w:pPr>
    <w:rPr>
      <w:rFonts w:ascii="Times New Roman" w:hAnsi="Times New Roman"/>
      <w:szCs w:val="20"/>
    </w:rPr>
  </w:style>
  <w:style w:type="paragraph" w:styleId="Lista-kontynuacja">
    <w:name w:val="List Continue"/>
    <w:basedOn w:val="Normalny"/>
    <w:rsid w:val="00C02A0D"/>
    <w:pPr>
      <w:spacing w:after="120"/>
      <w:ind w:left="283"/>
      <w:jc w:val="left"/>
    </w:pPr>
    <w:rPr>
      <w:rFonts w:ascii="Times New Roman" w:hAnsi="Times New Roman"/>
      <w:szCs w:val="20"/>
    </w:rPr>
  </w:style>
  <w:style w:type="paragraph" w:styleId="Tekstpodstawowy3">
    <w:name w:val="Body Text 3"/>
    <w:basedOn w:val="Normalny"/>
    <w:link w:val="Tekstpodstawowy3Znak"/>
    <w:rsid w:val="00C02A0D"/>
    <w:pPr>
      <w:spacing w:after="120"/>
    </w:pPr>
    <w:rPr>
      <w:rFonts w:ascii="Arial Narrow" w:hAnsi="Arial Narrow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02A0D"/>
    <w:rPr>
      <w:rFonts w:ascii="Arial Narrow" w:hAnsi="Arial Narrow"/>
      <w:sz w:val="16"/>
      <w:szCs w:val="16"/>
    </w:rPr>
  </w:style>
  <w:style w:type="paragraph" w:customStyle="1" w:styleId="p9">
    <w:name w:val="p9"/>
    <w:basedOn w:val="Normalny"/>
    <w:rsid w:val="00C02A0D"/>
    <w:pPr>
      <w:widowControl w:val="0"/>
      <w:tabs>
        <w:tab w:val="left" w:pos="1060"/>
      </w:tabs>
      <w:autoSpaceDE w:val="0"/>
      <w:autoSpaceDN w:val="0"/>
      <w:adjustRightInd w:val="0"/>
      <w:spacing w:line="280" w:lineRule="atLeast"/>
      <w:ind w:left="380"/>
    </w:pPr>
    <w:rPr>
      <w:rFonts w:ascii="Times New Roman" w:hAnsi="Times New Roman"/>
      <w:szCs w:val="20"/>
    </w:rPr>
  </w:style>
  <w:style w:type="paragraph" w:customStyle="1" w:styleId="p13">
    <w:name w:val="p13"/>
    <w:basedOn w:val="Normalny"/>
    <w:rsid w:val="00C02A0D"/>
    <w:pPr>
      <w:widowControl w:val="0"/>
      <w:autoSpaceDE w:val="0"/>
      <w:autoSpaceDN w:val="0"/>
      <w:adjustRightInd w:val="0"/>
      <w:spacing w:line="240" w:lineRule="atLeast"/>
      <w:ind w:left="144" w:hanging="144"/>
    </w:pPr>
    <w:rPr>
      <w:rFonts w:ascii="Times New Roman" w:hAnsi="Times New Roman"/>
      <w:szCs w:val="20"/>
    </w:rPr>
  </w:style>
  <w:style w:type="paragraph" w:customStyle="1" w:styleId="p3">
    <w:name w:val="p3"/>
    <w:basedOn w:val="Normalny"/>
    <w:rsid w:val="00C02A0D"/>
    <w:pPr>
      <w:widowControl w:val="0"/>
      <w:autoSpaceDE w:val="0"/>
      <w:autoSpaceDN w:val="0"/>
      <w:adjustRightInd w:val="0"/>
      <w:spacing w:line="320" w:lineRule="atLeast"/>
    </w:pPr>
    <w:rPr>
      <w:rFonts w:ascii="Times New Roman" w:hAnsi="Times New Roman"/>
      <w:szCs w:val="20"/>
    </w:rPr>
  </w:style>
  <w:style w:type="paragraph" w:customStyle="1" w:styleId="p4">
    <w:name w:val="p4"/>
    <w:basedOn w:val="Normalny"/>
    <w:rsid w:val="00C02A0D"/>
    <w:pPr>
      <w:widowControl w:val="0"/>
      <w:autoSpaceDE w:val="0"/>
      <w:autoSpaceDN w:val="0"/>
      <w:adjustRightInd w:val="0"/>
      <w:spacing w:line="240" w:lineRule="atLeast"/>
      <w:ind w:left="864" w:hanging="576"/>
    </w:pPr>
    <w:rPr>
      <w:rFonts w:ascii="Times New Roman" w:hAnsi="Times New Roman"/>
      <w:szCs w:val="20"/>
    </w:rPr>
  </w:style>
  <w:style w:type="paragraph" w:customStyle="1" w:styleId="t2">
    <w:name w:val="t2"/>
    <w:basedOn w:val="Normalny"/>
    <w:rsid w:val="00C02A0D"/>
    <w:pPr>
      <w:widowControl w:val="0"/>
      <w:autoSpaceDE w:val="0"/>
      <w:autoSpaceDN w:val="0"/>
      <w:adjustRightInd w:val="0"/>
      <w:spacing w:line="320" w:lineRule="atLeast"/>
      <w:jc w:val="left"/>
    </w:pPr>
    <w:rPr>
      <w:rFonts w:ascii="Times New Roman" w:hAnsi="Times New Roman"/>
      <w:szCs w:val="20"/>
    </w:rPr>
  </w:style>
  <w:style w:type="paragraph" w:customStyle="1" w:styleId="p8">
    <w:name w:val="p8"/>
    <w:basedOn w:val="Normalny"/>
    <w:rsid w:val="00C02A0D"/>
    <w:pPr>
      <w:widowControl w:val="0"/>
      <w:autoSpaceDE w:val="0"/>
      <w:autoSpaceDN w:val="0"/>
      <w:adjustRightInd w:val="0"/>
      <w:spacing w:line="440" w:lineRule="atLeast"/>
      <w:ind w:left="780"/>
      <w:jc w:val="left"/>
    </w:pPr>
    <w:rPr>
      <w:rFonts w:ascii="Times New Roman" w:hAnsi="Times New Roman"/>
      <w:szCs w:val="20"/>
    </w:rPr>
  </w:style>
  <w:style w:type="character" w:customStyle="1" w:styleId="A4ZnakZnakZnak">
    <w:name w:val="A4 Znak Znak Znak"/>
    <w:link w:val="A4ZnakZnak"/>
    <w:rsid w:val="00C02A0D"/>
    <w:rPr>
      <w:rFonts w:ascii="Arial Narrow" w:hAnsi="Arial Narrow"/>
      <w:b/>
      <w:sz w:val="24"/>
    </w:rPr>
  </w:style>
  <w:style w:type="paragraph" w:customStyle="1" w:styleId="Tekstpodstawowy31">
    <w:name w:val="Tekst podstawowy 31"/>
    <w:basedOn w:val="Normalny"/>
    <w:rsid w:val="00C02A0D"/>
    <w:pPr>
      <w:jc w:val="left"/>
    </w:pPr>
    <w:rPr>
      <w:rFonts w:ascii="Arial Narrow" w:hAnsi="Arial Narrow"/>
      <w:sz w:val="24"/>
      <w:szCs w:val="20"/>
    </w:rPr>
  </w:style>
  <w:style w:type="paragraph" w:customStyle="1" w:styleId="StylA3NiePogrubienie">
    <w:name w:val="Styl A3 + Nie Pogrubienie"/>
    <w:basedOn w:val="A3"/>
    <w:rsid w:val="00C02A0D"/>
    <w:pPr>
      <w:tabs>
        <w:tab w:val="left" w:pos="851"/>
      </w:tabs>
    </w:pPr>
    <w:rPr>
      <w:b w:val="0"/>
    </w:rPr>
  </w:style>
  <w:style w:type="paragraph" w:customStyle="1" w:styleId="StylA3NiePogrubienie1">
    <w:name w:val="Styl A3 + Nie Pogrubienie1"/>
    <w:basedOn w:val="A3"/>
    <w:rsid w:val="00C02A0D"/>
    <w:pPr>
      <w:tabs>
        <w:tab w:val="left" w:pos="1134"/>
      </w:tabs>
    </w:pPr>
    <w:rPr>
      <w:b w:val="0"/>
    </w:rPr>
  </w:style>
  <w:style w:type="character" w:styleId="Odwoaniedokomentarza">
    <w:name w:val="annotation reference"/>
    <w:rsid w:val="00C02A0D"/>
    <w:rPr>
      <w:sz w:val="16"/>
    </w:rPr>
  </w:style>
  <w:style w:type="paragraph" w:styleId="Tekstkomentarza">
    <w:name w:val="annotation text"/>
    <w:basedOn w:val="Normalny"/>
    <w:link w:val="TekstkomentarzaZnak"/>
    <w:rsid w:val="00C02A0D"/>
    <w:pPr>
      <w:spacing w:line="360" w:lineRule="auto"/>
      <w:jc w:val="left"/>
    </w:pPr>
    <w:rPr>
      <w:rFonts w:ascii="Times New Roman" w:hAnsi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02A0D"/>
  </w:style>
  <w:style w:type="paragraph" w:customStyle="1" w:styleId="Styl5">
    <w:name w:val="Styl5"/>
    <w:basedOn w:val="A2"/>
    <w:link w:val="Styl5Znak"/>
    <w:rsid w:val="00C02A0D"/>
    <w:pPr>
      <w:spacing w:line="360" w:lineRule="auto"/>
    </w:pPr>
    <w:rPr>
      <w:sz w:val="22"/>
      <w:szCs w:val="22"/>
    </w:rPr>
  </w:style>
  <w:style w:type="paragraph" w:customStyle="1" w:styleId="Styl15">
    <w:name w:val="Styl15"/>
    <w:basedOn w:val="A2"/>
    <w:link w:val="Styl15Znak"/>
    <w:rsid w:val="00C02A0D"/>
    <w:pPr>
      <w:spacing w:line="360" w:lineRule="auto"/>
    </w:pPr>
    <w:rPr>
      <w:sz w:val="22"/>
      <w:szCs w:val="22"/>
    </w:rPr>
  </w:style>
  <w:style w:type="character" w:customStyle="1" w:styleId="Styl15Znak">
    <w:name w:val="Styl15 Znak"/>
    <w:link w:val="Styl15"/>
    <w:rsid w:val="00C02A0D"/>
    <w:rPr>
      <w:rFonts w:ascii="Arial Narrow" w:hAnsi="Arial Narrow"/>
      <w:b/>
      <w:sz w:val="22"/>
      <w:szCs w:val="22"/>
    </w:rPr>
  </w:style>
  <w:style w:type="character" w:customStyle="1" w:styleId="Styl5Znak">
    <w:name w:val="Styl5 Znak"/>
    <w:link w:val="Styl5"/>
    <w:rsid w:val="00C02A0D"/>
    <w:rPr>
      <w:rFonts w:ascii="Arial Narrow" w:hAnsi="Arial Narrow"/>
      <w:b/>
      <w:sz w:val="22"/>
      <w:szCs w:val="22"/>
    </w:rPr>
  </w:style>
  <w:style w:type="paragraph" w:customStyle="1" w:styleId="Styl6">
    <w:name w:val="Styl6"/>
    <w:basedOn w:val="Spistreci3"/>
    <w:next w:val="Spistreci5"/>
    <w:rsid w:val="00C02A0D"/>
    <w:pPr>
      <w:tabs>
        <w:tab w:val="clear" w:pos="9628"/>
        <w:tab w:val="left" w:pos="1191"/>
        <w:tab w:val="right" w:leader="dot" w:pos="8789"/>
      </w:tabs>
      <w:spacing w:before="0" w:after="0"/>
      <w:ind w:left="1077" w:right="1134" w:hanging="340"/>
      <w:jc w:val="both"/>
    </w:pPr>
    <w:rPr>
      <w:rFonts w:ascii="Arial Narrow" w:hAnsi="Arial Narrow"/>
      <w:sz w:val="22"/>
      <w:szCs w:val="20"/>
    </w:rPr>
  </w:style>
  <w:style w:type="paragraph" w:customStyle="1" w:styleId="A5">
    <w:name w:val="A5"/>
    <w:basedOn w:val="A2"/>
    <w:rsid w:val="00C02A0D"/>
    <w:pPr>
      <w:spacing w:line="360" w:lineRule="auto"/>
    </w:pPr>
    <w:rPr>
      <w:sz w:val="22"/>
      <w:szCs w:val="22"/>
    </w:rPr>
  </w:style>
  <w:style w:type="paragraph" w:styleId="Tekstblokowy">
    <w:name w:val="Block Text"/>
    <w:basedOn w:val="Normalny"/>
    <w:rsid w:val="00C02A0D"/>
    <w:pPr>
      <w:shd w:val="clear" w:color="auto" w:fill="FFFFFF"/>
      <w:overflowPunct w:val="0"/>
      <w:autoSpaceDE w:val="0"/>
      <w:autoSpaceDN w:val="0"/>
      <w:adjustRightInd w:val="0"/>
      <w:spacing w:before="101" w:after="768" w:line="422" w:lineRule="exact"/>
      <w:ind w:left="5" w:right="24"/>
      <w:textAlignment w:val="baseline"/>
    </w:pPr>
    <w:rPr>
      <w:rFonts w:ascii="Arial" w:hAnsi="Arial" w:cs="Arial"/>
      <w:color w:val="000000"/>
      <w:w w:val="96"/>
      <w:sz w:val="24"/>
    </w:rPr>
  </w:style>
  <w:style w:type="paragraph" w:customStyle="1" w:styleId="p15">
    <w:name w:val="p15"/>
    <w:basedOn w:val="Normalny"/>
    <w:rsid w:val="00C02A0D"/>
    <w:pPr>
      <w:widowControl w:val="0"/>
      <w:tabs>
        <w:tab w:val="left" w:pos="1100"/>
      </w:tabs>
      <w:spacing w:line="280" w:lineRule="atLeast"/>
      <w:ind w:left="340"/>
    </w:pPr>
    <w:rPr>
      <w:rFonts w:ascii="Times New Roman" w:hAnsi="Times New Roman"/>
      <w:szCs w:val="20"/>
    </w:rPr>
  </w:style>
  <w:style w:type="paragraph" w:styleId="Podtytu">
    <w:name w:val="Subtitle"/>
    <w:basedOn w:val="Normalny"/>
    <w:link w:val="PodtytuZnak"/>
    <w:qFormat/>
    <w:rsid w:val="00C02A0D"/>
    <w:pPr>
      <w:tabs>
        <w:tab w:val="left" w:pos="284"/>
      </w:tabs>
      <w:ind w:hanging="11"/>
      <w:jc w:val="left"/>
    </w:pPr>
    <w:rPr>
      <w:rFonts w:ascii="Times New Roman" w:hAnsi="Times New Roman"/>
      <w:b/>
      <w:sz w:val="28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rsid w:val="00C02A0D"/>
    <w:rPr>
      <w:b/>
      <w:sz w:val="28"/>
      <w:u w:val="single"/>
    </w:rPr>
  </w:style>
  <w:style w:type="paragraph" w:styleId="NormalnyWeb">
    <w:name w:val="Normal (Web)"/>
    <w:basedOn w:val="Normalny"/>
    <w:rsid w:val="00C02A0D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style21">
    <w:name w:val="style21"/>
    <w:rsid w:val="00C02A0D"/>
    <w:rPr>
      <w:color w:val="003399"/>
    </w:rPr>
  </w:style>
  <w:style w:type="paragraph" w:customStyle="1" w:styleId="txtmalyleft">
    <w:name w:val="txtmalyleft"/>
    <w:basedOn w:val="Normalny"/>
    <w:rsid w:val="00C02A0D"/>
    <w:pPr>
      <w:spacing w:before="100" w:beforeAutospacing="1" w:after="100" w:afterAutospacing="1"/>
      <w:jc w:val="right"/>
    </w:pPr>
    <w:rPr>
      <w:rFonts w:ascii="Verdana" w:hAnsi="Verdana"/>
      <w:color w:val="333366"/>
      <w:sz w:val="14"/>
      <w:szCs w:val="14"/>
    </w:rPr>
  </w:style>
  <w:style w:type="character" w:customStyle="1" w:styleId="txtmalyleft1">
    <w:name w:val="txtmalyleft1"/>
    <w:rsid w:val="00C02A0D"/>
    <w:rPr>
      <w:rFonts w:ascii="Verdana" w:hAnsi="Verdana" w:hint="default"/>
      <w:b w:val="0"/>
      <w:bCs w:val="0"/>
      <w:i w:val="0"/>
      <w:iCs w:val="0"/>
      <w:strike w:val="0"/>
      <w:dstrike w:val="0"/>
      <w:color w:val="333366"/>
      <w:sz w:val="14"/>
      <w:szCs w:val="14"/>
      <w:u w:val="none"/>
      <w:effect w:val="none"/>
    </w:rPr>
  </w:style>
  <w:style w:type="paragraph" w:customStyle="1" w:styleId="linkindex">
    <w:name w:val="linkindex"/>
    <w:basedOn w:val="Normalny"/>
    <w:rsid w:val="00C02A0D"/>
    <w:pPr>
      <w:spacing w:before="100" w:beforeAutospacing="1" w:after="100" w:afterAutospacing="1"/>
      <w:jc w:val="left"/>
    </w:pPr>
    <w:rPr>
      <w:rFonts w:ascii="Verdana" w:hAnsi="Verdana"/>
      <w:b/>
      <w:bCs/>
      <w:color w:val="33336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C02A0D"/>
    <w:rPr>
      <w:rFonts w:ascii="Arial Narrow" w:hAnsi="Arial Narrow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02A0D"/>
    <w:rPr>
      <w:rFonts w:ascii="Arial Narrow" w:hAnsi="Arial Narrow"/>
    </w:rPr>
  </w:style>
  <w:style w:type="character" w:styleId="Odwoanieprzypisukocowego">
    <w:name w:val="endnote reference"/>
    <w:rsid w:val="00C02A0D"/>
    <w:rPr>
      <w:vertAlign w:val="superscript"/>
    </w:rPr>
  </w:style>
  <w:style w:type="character" w:customStyle="1" w:styleId="tooltip">
    <w:name w:val="tooltip"/>
    <w:basedOn w:val="Domylnaczcionkaakapitu"/>
    <w:rsid w:val="00C02A0D"/>
  </w:style>
  <w:style w:type="character" w:customStyle="1" w:styleId="oryg">
    <w:name w:val="oryg"/>
    <w:basedOn w:val="Domylnaczcionkaakapitu"/>
    <w:rsid w:val="00C02A0D"/>
  </w:style>
  <w:style w:type="paragraph" w:customStyle="1" w:styleId="Styl1">
    <w:name w:val="Styl1"/>
    <w:basedOn w:val="Spistreci1"/>
    <w:rsid w:val="00C02A0D"/>
    <w:pPr>
      <w:tabs>
        <w:tab w:val="clear" w:pos="9639"/>
        <w:tab w:val="right" w:leader="dot" w:pos="8777"/>
      </w:tabs>
      <w:spacing w:before="240"/>
      <w:ind w:left="709" w:right="1134" w:hanging="709"/>
      <w:contextualSpacing w:val="0"/>
      <w:jc w:val="both"/>
    </w:pPr>
    <w:rPr>
      <w:rFonts w:ascii="Arial Black" w:hAnsi="Arial Black"/>
      <w:caps w:val="0"/>
    </w:rPr>
  </w:style>
  <w:style w:type="character" w:customStyle="1" w:styleId="NagwekZnak">
    <w:name w:val="Nagłówek Znak"/>
    <w:aliases w:val="Nagłówek strony Znak"/>
    <w:link w:val="Nagwek"/>
    <w:rsid w:val="00C02A0D"/>
    <w:rPr>
      <w:rFonts w:ascii="Calibri" w:hAnsi="Calibri"/>
      <w:sz w:val="16"/>
      <w:shd w:val="solid" w:color="D6E3BC" w:themeColor="accent3" w:themeTint="66" w:fill="auto"/>
    </w:rPr>
  </w:style>
  <w:style w:type="character" w:customStyle="1" w:styleId="StopkaZnak">
    <w:name w:val="Stopka Znak"/>
    <w:link w:val="Stopka"/>
    <w:rsid w:val="00C02A0D"/>
    <w:rPr>
      <w:rFonts w:ascii="Calibri" w:hAnsi="Calibri"/>
      <w:sz w:val="16"/>
      <w:shd w:val="solid" w:color="D6E3BC" w:themeColor="accent3" w:themeTint="66" w:fill="auto"/>
    </w:rPr>
  </w:style>
  <w:style w:type="paragraph" w:styleId="Lista4">
    <w:name w:val="List 4"/>
    <w:basedOn w:val="Normalny"/>
    <w:rsid w:val="00C02A0D"/>
    <w:pPr>
      <w:ind w:left="1132" w:hanging="283"/>
    </w:pPr>
    <w:rPr>
      <w:rFonts w:ascii="Arial Narrow" w:hAnsi="Arial Narrow"/>
      <w:sz w:val="24"/>
      <w:szCs w:val="20"/>
    </w:rPr>
  </w:style>
  <w:style w:type="paragraph" w:styleId="Lista5">
    <w:name w:val="List 5"/>
    <w:basedOn w:val="Normalny"/>
    <w:rsid w:val="00C02A0D"/>
    <w:pPr>
      <w:ind w:left="1415" w:hanging="283"/>
    </w:pPr>
    <w:rPr>
      <w:rFonts w:ascii="Arial Narrow" w:hAnsi="Arial Narrow"/>
      <w:sz w:val="24"/>
      <w:szCs w:val="20"/>
    </w:rPr>
  </w:style>
  <w:style w:type="paragraph" w:styleId="Listapunktowana3">
    <w:name w:val="List Bullet 3"/>
    <w:basedOn w:val="Normalny"/>
    <w:rsid w:val="00C02A0D"/>
    <w:pPr>
      <w:numPr>
        <w:numId w:val="13"/>
      </w:numPr>
    </w:pPr>
    <w:rPr>
      <w:rFonts w:ascii="Arial Narrow" w:hAnsi="Arial Narrow"/>
      <w:sz w:val="24"/>
      <w:szCs w:val="20"/>
    </w:rPr>
  </w:style>
  <w:style w:type="paragraph" w:styleId="Listapunktowana4">
    <w:name w:val="List Bullet 4"/>
    <w:basedOn w:val="Normalny"/>
    <w:rsid w:val="00C02A0D"/>
    <w:pPr>
      <w:numPr>
        <w:numId w:val="14"/>
      </w:numPr>
    </w:pPr>
    <w:rPr>
      <w:rFonts w:ascii="Arial Narrow" w:hAnsi="Arial Narrow"/>
      <w:sz w:val="24"/>
      <w:szCs w:val="20"/>
    </w:rPr>
  </w:style>
  <w:style w:type="paragraph" w:styleId="Lista-kontynuacja3">
    <w:name w:val="List Continue 3"/>
    <w:basedOn w:val="Normalny"/>
    <w:rsid w:val="00C02A0D"/>
    <w:pPr>
      <w:spacing w:after="120"/>
      <w:ind w:left="849"/>
    </w:pPr>
    <w:rPr>
      <w:rFonts w:ascii="Arial Narrow" w:hAnsi="Arial Narrow"/>
      <w:sz w:val="24"/>
      <w:szCs w:val="20"/>
    </w:rPr>
  </w:style>
  <w:style w:type="paragraph" w:styleId="Lista-kontynuacja5">
    <w:name w:val="List Continue 5"/>
    <w:basedOn w:val="Normalny"/>
    <w:rsid w:val="00C02A0D"/>
    <w:pPr>
      <w:spacing w:after="120"/>
      <w:ind w:left="1415"/>
    </w:pPr>
    <w:rPr>
      <w:rFonts w:ascii="Arial Narrow" w:hAnsi="Arial Narrow"/>
      <w:sz w:val="24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C02A0D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C02A0D"/>
    <w:rPr>
      <w:rFonts w:ascii="Arial Narrow" w:hAnsi="Arial Narrow"/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C02A0D"/>
    <w:pPr>
      <w:spacing w:after="120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C02A0D"/>
    <w:rPr>
      <w:rFonts w:ascii="Arial Narrow" w:hAnsi="Arial Narrow"/>
      <w:sz w:val="24"/>
    </w:rPr>
  </w:style>
  <w:style w:type="paragraph" w:customStyle="1" w:styleId="Tekstpodstawowy210">
    <w:name w:val="Tekst podstawowy 21"/>
    <w:basedOn w:val="Normalny"/>
    <w:rsid w:val="00495BE8"/>
    <w:pPr>
      <w:spacing w:before="240" w:after="120"/>
    </w:pPr>
    <w:rPr>
      <w:rFonts w:ascii="Arial Narrow" w:hAnsi="Arial Narrow"/>
      <w:sz w:val="24"/>
      <w:szCs w:val="20"/>
      <w:u w:val="single"/>
    </w:rPr>
  </w:style>
  <w:style w:type="paragraph" w:customStyle="1" w:styleId="Tekstpodstawowy310">
    <w:name w:val="Tekst podstawowy 31"/>
    <w:basedOn w:val="Normalny"/>
    <w:rsid w:val="00495BE8"/>
    <w:pPr>
      <w:jc w:val="left"/>
    </w:pPr>
    <w:rPr>
      <w:rFonts w:ascii="Arial Narrow" w:hAnsi="Arial Narrow"/>
      <w:sz w:val="24"/>
      <w:szCs w:val="20"/>
    </w:rPr>
  </w:style>
  <w:style w:type="paragraph" w:customStyle="1" w:styleId="Tekstpodstawowy22">
    <w:name w:val="Tekst podstawowy 22"/>
    <w:basedOn w:val="Normalny"/>
    <w:rsid w:val="00495BE8"/>
    <w:pPr>
      <w:spacing w:before="240" w:after="120"/>
    </w:pPr>
    <w:rPr>
      <w:rFonts w:ascii="Arial Narrow" w:hAnsi="Arial Narrow"/>
      <w:sz w:val="24"/>
      <w:szCs w:val="20"/>
      <w:u w:val="single"/>
    </w:rPr>
  </w:style>
  <w:style w:type="paragraph" w:customStyle="1" w:styleId="Tekstpodstawowy32">
    <w:name w:val="Tekst podstawowy 32"/>
    <w:basedOn w:val="Normalny"/>
    <w:rsid w:val="00495BE8"/>
    <w:pPr>
      <w:jc w:val="left"/>
    </w:pPr>
    <w:rPr>
      <w:rFonts w:ascii="Arial Narrow" w:hAnsi="Arial Narrow"/>
      <w:sz w:val="24"/>
      <w:szCs w:val="20"/>
    </w:rPr>
  </w:style>
  <w:style w:type="paragraph" w:customStyle="1" w:styleId="Tekstwstpniesformatowany">
    <w:name w:val="Tekst wstępnie sformatowany"/>
    <w:basedOn w:val="Normalny"/>
    <w:rsid w:val="00495BE8"/>
    <w:pPr>
      <w:suppressAutoHyphens/>
      <w:jc w:val="left"/>
    </w:pPr>
    <w:rPr>
      <w:rFonts w:ascii="Courier New" w:eastAsia="Courier New" w:hAnsi="Courier New" w:cs="Courier New"/>
      <w:color w:val="000000"/>
      <w:szCs w:val="20"/>
      <w:lang w:eastAsia="ar-SA"/>
    </w:rPr>
  </w:style>
  <w:style w:type="paragraph" w:customStyle="1" w:styleId="Default">
    <w:name w:val="Default"/>
    <w:rsid w:val="00495BE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4ZnakZnakZnakZnak">
    <w:name w:val="A4 Znak Znak Znak Znak"/>
    <w:rsid w:val="00495BE8"/>
    <w:rPr>
      <w:rFonts w:ascii="Arial Narrow" w:hAnsi="Arial Narrow"/>
      <w:b/>
      <w:sz w:val="24"/>
      <w:lang w:val="pl-PL" w:eastAsia="pl-PL" w:bidi="ar-SA"/>
    </w:rPr>
  </w:style>
  <w:style w:type="paragraph" w:customStyle="1" w:styleId="Zawartotabeli">
    <w:name w:val="Zawartość tabeli"/>
    <w:basedOn w:val="Normalny"/>
    <w:rsid w:val="00495BE8"/>
    <w:pPr>
      <w:suppressLineNumbers/>
      <w:suppressAutoHyphens/>
      <w:jc w:val="left"/>
    </w:pPr>
    <w:rPr>
      <w:rFonts w:ascii="Times New Roman" w:hAnsi="Times New Roman"/>
      <w:sz w:val="24"/>
      <w:lang w:eastAsia="ar-SA"/>
    </w:rPr>
  </w:style>
  <w:style w:type="paragraph" w:customStyle="1" w:styleId="StylA2ArialBlack20pt">
    <w:name w:val="Styl A2 + Arial Black 20 pt"/>
    <w:basedOn w:val="A2"/>
    <w:link w:val="StylA2ArialBlack20ptZnak"/>
    <w:rsid w:val="00495BE8"/>
    <w:pPr>
      <w:numPr>
        <w:numId w:val="15"/>
      </w:numPr>
    </w:pPr>
    <w:rPr>
      <w:rFonts w:ascii="Arial Black" w:hAnsi="Arial Black"/>
      <w:bCs/>
      <w:sz w:val="40"/>
      <w:szCs w:val="40"/>
    </w:rPr>
  </w:style>
  <w:style w:type="character" w:customStyle="1" w:styleId="StylA2ArialBlack20ptZnak">
    <w:name w:val="Styl A2 + Arial Black 20 pt Znak"/>
    <w:link w:val="StylA2ArialBlack20pt"/>
    <w:rsid w:val="00495BE8"/>
    <w:rPr>
      <w:rFonts w:ascii="Arial Black" w:hAnsi="Arial Black"/>
      <w:b/>
      <w:bCs/>
      <w:sz w:val="40"/>
      <w:szCs w:val="40"/>
    </w:rPr>
  </w:style>
  <w:style w:type="character" w:customStyle="1" w:styleId="Nagwek1Znak">
    <w:name w:val="Nagłówek 1 Znak"/>
    <w:link w:val="Nagwek1"/>
    <w:rsid w:val="00495BE8"/>
    <w:rPr>
      <w:rFonts w:ascii="Calibri" w:eastAsia="Calibri" w:hAnsi="Calibri"/>
      <w:b/>
      <w:caps/>
      <w:kern w:val="28"/>
      <w:sz w:val="24"/>
      <w:shd w:val="clear" w:color="D9D9D9" w:themeColor="background1" w:themeShade="D9" w:fill="D6E3BC" w:themeFill="accent3" w:themeFillTint="66"/>
      <w:lang w:eastAsia="en-US"/>
    </w:rPr>
  </w:style>
  <w:style w:type="character" w:customStyle="1" w:styleId="Nagwek3Znak">
    <w:name w:val="Nagłówek 3 Znak"/>
    <w:link w:val="Nagwek3"/>
    <w:rsid w:val="00495BE8"/>
    <w:rPr>
      <w:rFonts w:ascii="Calibri" w:hAnsi="Calibri"/>
      <w:b/>
      <w:kern w:val="28"/>
    </w:rPr>
  </w:style>
  <w:style w:type="character" w:customStyle="1" w:styleId="A1Znak">
    <w:name w:val="A1 Znak"/>
    <w:link w:val="A1"/>
    <w:rsid w:val="00495BE8"/>
    <w:rPr>
      <w:rFonts w:ascii="Arial Narrow" w:hAnsi="Arial Narrow"/>
      <w:b/>
      <w:sz w:val="28"/>
    </w:rPr>
  </w:style>
  <w:style w:type="paragraph" w:styleId="Tematkomentarza">
    <w:name w:val="annotation subject"/>
    <w:basedOn w:val="Tekstkomentarza"/>
    <w:next w:val="Tekstkomentarza"/>
    <w:link w:val="TematkomentarzaZnak"/>
    <w:rsid w:val="00495BE8"/>
    <w:pPr>
      <w:spacing w:line="240" w:lineRule="auto"/>
      <w:jc w:val="both"/>
    </w:pPr>
    <w:rPr>
      <w:rFonts w:ascii="Arial Narrow" w:hAnsi="Arial Narrow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95BE8"/>
    <w:rPr>
      <w:rFonts w:ascii="Arial Narrow" w:hAnsi="Arial Narrow"/>
      <w:b/>
      <w:bCs/>
    </w:rPr>
  </w:style>
  <w:style w:type="paragraph" w:styleId="HTML-wstpniesformatowany">
    <w:name w:val="HTML Preformatted"/>
    <w:basedOn w:val="Normalny"/>
    <w:link w:val="HTML-wstpniesformatowanyZnak"/>
    <w:rsid w:val="00495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95BE8"/>
    <w:rPr>
      <w:rFonts w:ascii="Courier New" w:hAnsi="Courier New" w:cs="Courier New"/>
    </w:rPr>
  </w:style>
  <w:style w:type="paragraph" w:customStyle="1" w:styleId="0Tekst">
    <w:name w:val="0_Tekst"/>
    <w:qFormat/>
    <w:rsid w:val="005E27F7"/>
    <w:pPr>
      <w:spacing w:line="360" w:lineRule="auto"/>
      <w:ind w:left="454"/>
      <w:jc w:val="both"/>
    </w:pPr>
    <w:rPr>
      <w:rFonts w:ascii="Calibri" w:hAnsi="Calibri"/>
      <w:szCs w:val="24"/>
    </w:rPr>
  </w:style>
  <w:style w:type="paragraph" w:customStyle="1" w:styleId="0Tekst0">
    <w:name w:val="0 Tekst"/>
    <w:qFormat/>
    <w:rsid w:val="00CF6E23"/>
    <w:pPr>
      <w:spacing w:line="360" w:lineRule="auto"/>
      <w:ind w:left="454"/>
      <w:jc w:val="both"/>
    </w:pPr>
    <w:rPr>
      <w:rFonts w:ascii="Calibri" w:hAnsi="Calibr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ARPA\AppData\Roaming\Microsoft\Szablony\PW_Opis%20techniczny_v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6FDDE-4900-4D50-86A8-662745B7C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PW_Opis techniczny_v2</Template>
  <TotalTime>68</TotalTime>
  <Pages>5</Pages>
  <Words>1186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Skarpa</Company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skarpa</dc:creator>
  <cp:lastModifiedBy>Admin</cp:lastModifiedBy>
  <cp:revision>7</cp:revision>
  <cp:lastPrinted>2014-06-09T21:55:00Z</cp:lastPrinted>
  <dcterms:created xsi:type="dcterms:W3CDTF">2015-03-30T18:29:00Z</dcterms:created>
  <dcterms:modified xsi:type="dcterms:W3CDTF">2015-04-09T15:39:00Z</dcterms:modified>
</cp:coreProperties>
</file>